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E75" w:rsidRPr="00E71658" w:rsidRDefault="00F54E75" w:rsidP="004E0384">
      <w:pPr>
        <w:rPr>
          <w:b/>
          <w:sz w:val="28"/>
          <w:szCs w:val="28"/>
        </w:rPr>
      </w:pPr>
      <w:r w:rsidRPr="00475FDF">
        <w:rPr>
          <w:b/>
          <w:sz w:val="28"/>
          <w:szCs w:val="28"/>
        </w:rPr>
        <w:t>Тема 10. Ответственность субъектов предпринимательской деятельности.</w:t>
      </w:r>
    </w:p>
    <w:p w:rsidR="00F54E75" w:rsidRPr="00E71658" w:rsidRDefault="00F54E75" w:rsidP="004E0384">
      <w:pPr>
        <w:rPr>
          <w:b/>
          <w:sz w:val="28"/>
          <w:szCs w:val="28"/>
        </w:rPr>
      </w:pPr>
    </w:p>
    <w:p w:rsidR="00F54E75" w:rsidRPr="00475FDF" w:rsidRDefault="00F54E75" w:rsidP="004E0384">
      <w:pPr>
        <w:rPr>
          <w:b/>
          <w:sz w:val="28"/>
          <w:szCs w:val="28"/>
        </w:rPr>
      </w:pPr>
      <w:r w:rsidRPr="00475FDF">
        <w:rPr>
          <w:b/>
          <w:sz w:val="28"/>
          <w:szCs w:val="28"/>
        </w:rPr>
        <w:t>Цель: Определить виды, сущность,способы ответственности предпринимателей.</w:t>
      </w:r>
    </w:p>
    <w:p w:rsidR="00F54E75" w:rsidRDefault="00F54E75" w:rsidP="004E0384">
      <w:pPr>
        <w:rPr>
          <w:b/>
          <w:sz w:val="28"/>
          <w:szCs w:val="28"/>
        </w:rPr>
      </w:pPr>
    </w:p>
    <w:p w:rsidR="00F54E75" w:rsidRDefault="00F54E75" w:rsidP="004E0384">
      <w:r>
        <w:rPr>
          <w:b/>
          <w:sz w:val="28"/>
          <w:szCs w:val="28"/>
        </w:rPr>
        <w:t xml:space="preserve">План: </w:t>
      </w:r>
    </w:p>
    <w:p w:rsidR="00F54E75" w:rsidRPr="00D43F5C" w:rsidRDefault="00F54E75" w:rsidP="004E0384">
      <w:pPr>
        <w:rPr>
          <w:sz w:val="28"/>
          <w:szCs w:val="28"/>
        </w:rPr>
      </w:pPr>
      <w:r w:rsidRPr="00D43F5C">
        <w:rPr>
          <w:sz w:val="28"/>
          <w:szCs w:val="28"/>
        </w:rPr>
        <w:t>1. Сущность и виды ответственности предпринимателей</w:t>
      </w:r>
    </w:p>
    <w:p w:rsidR="00F54E75" w:rsidRPr="00D43F5C" w:rsidRDefault="00F54E75" w:rsidP="004E0384">
      <w:pPr>
        <w:rPr>
          <w:sz w:val="28"/>
          <w:szCs w:val="28"/>
        </w:rPr>
      </w:pPr>
      <w:r w:rsidRPr="00D43F5C">
        <w:rPr>
          <w:sz w:val="28"/>
          <w:szCs w:val="28"/>
        </w:rPr>
        <w:t>2. Условия возникновения гражданской ответственности предпринимателей</w:t>
      </w:r>
    </w:p>
    <w:p w:rsidR="00F54E75" w:rsidRPr="00D43F5C" w:rsidRDefault="00F54E75" w:rsidP="004E0384">
      <w:pPr>
        <w:rPr>
          <w:sz w:val="28"/>
          <w:szCs w:val="28"/>
        </w:rPr>
      </w:pPr>
      <w:r w:rsidRPr="00D43F5C">
        <w:rPr>
          <w:sz w:val="28"/>
          <w:szCs w:val="28"/>
        </w:rPr>
        <w:t>3. Способы обеспечения исполнения предпринимателями своих обязательств</w:t>
      </w:r>
    </w:p>
    <w:p w:rsidR="00F54E75" w:rsidRPr="00D43F5C" w:rsidRDefault="00F54E75" w:rsidP="004E0384">
      <w:pPr>
        <w:rPr>
          <w:sz w:val="28"/>
          <w:szCs w:val="28"/>
        </w:rPr>
      </w:pPr>
      <w:r w:rsidRPr="00D43F5C">
        <w:rPr>
          <w:sz w:val="28"/>
          <w:szCs w:val="28"/>
        </w:rPr>
        <w:t>4. Административная ответственность предпринимателей</w:t>
      </w:r>
    </w:p>
    <w:p w:rsidR="00F54E75" w:rsidRPr="00D43F5C" w:rsidRDefault="00F54E75" w:rsidP="004E0384">
      <w:pPr>
        <w:rPr>
          <w:sz w:val="28"/>
          <w:szCs w:val="28"/>
        </w:rPr>
      </w:pPr>
      <w:r w:rsidRPr="00D43F5C">
        <w:rPr>
          <w:sz w:val="28"/>
          <w:szCs w:val="28"/>
        </w:rPr>
        <w:t>5. Ответственность предпринимателей за нарушение антимонопольного законодательства</w:t>
      </w:r>
    </w:p>
    <w:p w:rsidR="00F54E75" w:rsidRPr="00D43F5C" w:rsidRDefault="00F54E75" w:rsidP="004E0384">
      <w:pPr>
        <w:rPr>
          <w:sz w:val="28"/>
          <w:szCs w:val="28"/>
        </w:rPr>
      </w:pPr>
      <w:r w:rsidRPr="00D43F5C">
        <w:rPr>
          <w:sz w:val="28"/>
          <w:szCs w:val="28"/>
        </w:rPr>
        <w:t>6. Ответственность за низкое качество продукции (работ, услуг)</w:t>
      </w:r>
    </w:p>
    <w:p w:rsidR="00F54E75" w:rsidRPr="00D43F5C" w:rsidRDefault="00F54E75" w:rsidP="004E0384">
      <w:pPr>
        <w:rPr>
          <w:sz w:val="28"/>
          <w:szCs w:val="28"/>
        </w:rPr>
      </w:pPr>
      <w:r w:rsidRPr="00D43F5C">
        <w:rPr>
          <w:sz w:val="28"/>
          <w:szCs w:val="28"/>
        </w:rPr>
        <w:t xml:space="preserve">  </w:t>
      </w:r>
    </w:p>
    <w:p w:rsidR="00F54E75" w:rsidRDefault="00F54E75" w:rsidP="004E0384">
      <w:pPr>
        <w:rPr>
          <w:b/>
          <w:sz w:val="28"/>
          <w:szCs w:val="28"/>
        </w:rPr>
      </w:pPr>
      <w:r>
        <w:rPr>
          <w:b/>
          <w:sz w:val="28"/>
          <w:szCs w:val="28"/>
        </w:rPr>
        <w:t>Текст первого вопроса</w:t>
      </w:r>
    </w:p>
    <w:p w:rsidR="00F54E75" w:rsidRPr="00E72C26" w:rsidRDefault="00F54E75" w:rsidP="00E72C26">
      <w:pPr>
        <w:ind w:firstLine="567"/>
        <w:jc w:val="both"/>
        <w:rPr>
          <w:sz w:val="28"/>
          <w:szCs w:val="28"/>
        </w:rPr>
      </w:pPr>
      <w:r w:rsidRPr="00E72C26">
        <w:rPr>
          <w:sz w:val="28"/>
          <w:szCs w:val="28"/>
        </w:rPr>
        <w:t>В общей форме под ответственностью предпринимателей понимается обязанность, необходимость совершить определенные действия, направленные на восстановление неисполненных установленных (договоренных) обязанностей (обязательств), нарушений прав хозяйствующих субъектов, клиентов, работников, государства. Соответственно, хозяйствующие партнеры, государственные органы несут ответственность перед предпринимателями при невыполнении договорных обязательств, принятии решений, нарушающих права предпринимателей. Ответственность возникает из-за невыполнения установленных законами обязанностей и обязательств при неисполнении или ненадлежащем исполнении договоров.</w:t>
      </w:r>
    </w:p>
    <w:p w:rsidR="00F54E75" w:rsidRPr="00E72C26" w:rsidRDefault="00F54E75" w:rsidP="00E72C26">
      <w:pPr>
        <w:jc w:val="both"/>
        <w:rPr>
          <w:sz w:val="28"/>
          <w:szCs w:val="28"/>
        </w:rPr>
      </w:pPr>
      <w:r w:rsidRPr="00E72C26">
        <w:rPr>
          <w:sz w:val="28"/>
          <w:szCs w:val="28"/>
        </w:rPr>
        <w:t>Предприниматели несут юридическую ответственность, которая представляет собой установленную правовыми нормами обязанность претерпевать неблагоприятные последствия при неисполнении ими установленных нормами права (законами) и договорами обязанностей и обязательств. В зависимости от отраслевой принадлежности юридических норм, устанавливающих ответственность, применяются гражданско-правовая, административная и уголовная ответственность предпринимателей. Действует также дисциплинарная, материальная, моральная ответственность.</w:t>
      </w:r>
    </w:p>
    <w:p w:rsidR="00F54E75" w:rsidRPr="00E72C26" w:rsidRDefault="00F54E75" w:rsidP="00E72C26">
      <w:pPr>
        <w:jc w:val="both"/>
        <w:rPr>
          <w:sz w:val="28"/>
          <w:szCs w:val="28"/>
        </w:rPr>
      </w:pPr>
      <w:r w:rsidRPr="00E72C26">
        <w:rPr>
          <w:sz w:val="28"/>
          <w:szCs w:val="28"/>
        </w:rPr>
        <w:t xml:space="preserve">Предприниматели как субъекты рыночной экономики, участники гражданского оборота несут в первую очередь гражданскую ответственность, которая представляет собой установленные гражданским законодательством юридические последствия неисполнения или ненадлежащего исполнения предусмотренных обязанностей и обязательств. Гражданская ответственность проявляется в применении к правонарушителю в отношении другого лица (кредитора) либо государства установленных законом или договором мер воздействия, имеющих для правонарушителя отрицательные имущественные (финансовые) последствия в форме уплаты неустойки, возмещения убытков, ареста имущества, возмещения вреда. Гражданская ответственность является имущественной, носит компенсационный характер, так как главной целью ее применения является восстановление прав потерпевшей стороны (кредитора). </w:t>
      </w:r>
    </w:p>
    <w:p w:rsidR="00F54E75" w:rsidRPr="00E72C26" w:rsidRDefault="00F54E75" w:rsidP="00E72C26">
      <w:pPr>
        <w:jc w:val="both"/>
        <w:rPr>
          <w:sz w:val="28"/>
          <w:szCs w:val="28"/>
        </w:rPr>
      </w:pPr>
    </w:p>
    <w:p w:rsidR="00F54E75" w:rsidRPr="00E72C26" w:rsidRDefault="00F54E75" w:rsidP="00E72C26">
      <w:pPr>
        <w:jc w:val="both"/>
        <w:rPr>
          <w:sz w:val="28"/>
          <w:szCs w:val="28"/>
        </w:rPr>
      </w:pPr>
      <w:r w:rsidRPr="00E72C26">
        <w:rPr>
          <w:sz w:val="28"/>
          <w:szCs w:val="28"/>
        </w:rPr>
        <w:t>Гражданская ответственность предпринимателей возникает из внедоговорных отношений. Она устанавливается соответствующими нормами права, а также является договорной, вытекающей из-за неисполнения или ненадлежащего исполнения заключенных договоров. С точки зрения уровня (роли) ответственности виновной стороны, гражданская ответственность подразделяется на долевую, солидарную, субсидиарную и смешанную.</w:t>
      </w:r>
    </w:p>
    <w:p w:rsidR="00F54E75" w:rsidRPr="00E72C26" w:rsidRDefault="00F54E75" w:rsidP="00E72C26">
      <w:pPr>
        <w:jc w:val="both"/>
        <w:rPr>
          <w:sz w:val="28"/>
          <w:szCs w:val="28"/>
        </w:rPr>
      </w:pPr>
    </w:p>
    <w:p w:rsidR="00F54E75" w:rsidRPr="00E72C26" w:rsidRDefault="00F54E75" w:rsidP="00E72C26">
      <w:pPr>
        <w:jc w:val="both"/>
        <w:rPr>
          <w:sz w:val="28"/>
          <w:szCs w:val="28"/>
        </w:rPr>
      </w:pPr>
      <w:r w:rsidRPr="00E72C26">
        <w:rPr>
          <w:sz w:val="28"/>
          <w:szCs w:val="28"/>
        </w:rPr>
        <w:t>Солидарная обязанность (ответственность), или солидарное требование возникает, если солидарность обязанности или требования предусмотрена договором или установлена законом, в частности при неделимости предмета обязательства. Обязанности нескольких должников по обязательству, связанному с предпринимательской деятельностью, равно как и требования нескольких кредиторов в таком обязательстве, являются солидарными, если законом, иными правовыми актами и условиями обязательства не предусмотрено иное. При солидарной обязанности должников кредитор вправе требовать исполнения обязательств как от всех должников совместно, так и от любого из них в отдельности, при этом как полностью, так и в части долга. Кредитор, не получивший полного удовлетворения от одного из солидарных должников, имеет право требовать недополученное от остальных солидарных должников, которые остаются обязанными до тех пор, пока обязательство не исполнено полностью. Исполнение солидарной обязанности полностью одним из должников освобождает остальных от исполнения обязательств. Так, участники общества с ограниченной ответственностью, внесшие вклады не полностью, несут солидарную ответственность по его обязательствам в пределах стоимости неоплаченной части вклада каждого из участников.</w:t>
      </w:r>
    </w:p>
    <w:p w:rsidR="00F54E75" w:rsidRPr="00E72C26" w:rsidRDefault="00F54E75" w:rsidP="00E72C26">
      <w:pPr>
        <w:jc w:val="both"/>
        <w:rPr>
          <w:sz w:val="28"/>
          <w:szCs w:val="28"/>
        </w:rPr>
      </w:pPr>
    </w:p>
    <w:p w:rsidR="00F54E75" w:rsidRPr="00E72C26" w:rsidRDefault="00F54E75" w:rsidP="00E72C26">
      <w:pPr>
        <w:jc w:val="both"/>
        <w:rPr>
          <w:sz w:val="28"/>
          <w:szCs w:val="28"/>
        </w:rPr>
      </w:pPr>
      <w:r w:rsidRPr="00E72C26">
        <w:rPr>
          <w:sz w:val="28"/>
          <w:szCs w:val="28"/>
        </w:rPr>
        <w:t>Субсидиарной ответственностью является дополнительная ответственность лиц (сторон), которые наряду с должником отвечают перед кредиторами за надлежащее исполнение обязательства в случаях, предусмотренных законом или договором. Так, в соответствии с законодательством  участники полного товарищества солидарно несут субсидиарную ответственность своим имуществом по обязательствам товарищества. Участник полного товарищества, не являющийся его учредителем, отвечает наравне с другими участниками по обязательствам, возникшим до его вступления в товарищество. Участник, выбывший из товарищества, отвечает по обязательствам товарищества, возникшим до момента его выбытия наравне с другими участниками в течение 2 лет со дня утверждения отчета о деятельности товарищей, за год, в котором он выбыл из товарищества.</w:t>
      </w:r>
    </w:p>
    <w:p w:rsidR="00F54E75" w:rsidRPr="00E72C26" w:rsidRDefault="00F54E75" w:rsidP="00E72C26">
      <w:pPr>
        <w:jc w:val="both"/>
        <w:rPr>
          <w:sz w:val="28"/>
          <w:szCs w:val="28"/>
        </w:rPr>
      </w:pPr>
      <w:r w:rsidRPr="00E72C26">
        <w:rPr>
          <w:sz w:val="28"/>
          <w:szCs w:val="28"/>
        </w:rPr>
        <w:t>Смешанной ответственностью является ответственность, возникающая при неисполнении или ненадлежащем исполнении обязательства по вине обеих сторон.</w:t>
      </w:r>
    </w:p>
    <w:p w:rsidR="00F54E75" w:rsidRPr="00E72C26" w:rsidRDefault="00F54E75" w:rsidP="00E72C26">
      <w:pPr>
        <w:jc w:val="both"/>
        <w:rPr>
          <w:sz w:val="28"/>
          <w:szCs w:val="28"/>
        </w:rPr>
      </w:pPr>
      <w:r w:rsidRPr="00E72C26">
        <w:rPr>
          <w:sz w:val="28"/>
          <w:szCs w:val="28"/>
        </w:rPr>
        <w:t>Предприниматель как собственник организации (предприятия) в соответствии с трудовым правом устанавливает материальную ответственность работников за причиненный предпринимателю ущерб по их вине. Материальная ответственность может быть установлена лишь за ущерб, который возник в результате противоправного и виновного поведения работников. Материальная ответственность бывает двух видов: ограниченная (в пределах 1/3 среднего месячного заработка) и полная, устанавливаемая для работника, с которыми заключен договор об индивидуальной или коллективной материальной ответственности. Полная материальная ответственность должна быть установлена при получении работником материальных ценностей (денег) под отчет по разовым документам, а также, если в действиях работника, нанесшего ущерб, содержатся признаки уголовного преступления.</w:t>
      </w:r>
    </w:p>
    <w:p w:rsidR="00F54E75" w:rsidRPr="00E72C26" w:rsidRDefault="00F54E75" w:rsidP="00E72C26">
      <w:pPr>
        <w:jc w:val="both"/>
        <w:rPr>
          <w:sz w:val="28"/>
          <w:szCs w:val="28"/>
        </w:rPr>
      </w:pPr>
      <w:r w:rsidRPr="00E72C26">
        <w:rPr>
          <w:sz w:val="28"/>
          <w:szCs w:val="28"/>
        </w:rPr>
        <w:t>В учредительных документах предпринимательских организаций необходимо в соответствии с трудовым правом устанавливать дисциплинарную ответственность работников как форму воздействия (взыскания) на нарушителей трудовой дисциплины. Применяют следующие дисциплинарные взыскания: замечание, выговор, увольнение с работы.</w:t>
      </w:r>
    </w:p>
    <w:p w:rsidR="00F54E75" w:rsidRPr="00E72C26" w:rsidRDefault="00F54E75" w:rsidP="00E72C26">
      <w:pPr>
        <w:jc w:val="both"/>
        <w:rPr>
          <w:sz w:val="28"/>
          <w:szCs w:val="28"/>
        </w:rPr>
      </w:pPr>
      <w:r w:rsidRPr="00E72C26">
        <w:rPr>
          <w:sz w:val="28"/>
          <w:szCs w:val="28"/>
        </w:rPr>
        <w:t xml:space="preserve">Административная ответственность предпринимателей и должностных лиц предпринимательских организаций установлена за совершение ими административного правонарушения при осуществлении предпринимательской деятельности. </w:t>
      </w:r>
    </w:p>
    <w:p w:rsidR="00F54E75" w:rsidRDefault="00F54E75" w:rsidP="00E72C26">
      <w:pPr>
        <w:jc w:val="both"/>
        <w:rPr>
          <w:sz w:val="28"/>
          <w:szCs w:val="28"/>
        </w:rPr>
      </w:pPr>
      <w:r w:rsidRPr="00E72C26">
        <w:rPr>
          <w:sz w:val="28"/>
          <w:szCs w:val="28"/>
        </w:rPr>
        <w:t>Уголовная ответственность - это один из видов юридической ответственности предпринимателей, возникающей при совершении противоправных действий в процессе предпринимательской деятельности. Видами уголовного оказания за противоправные действия при осуществлении предпринимательской деятельности являются: штраф; лишение права занимать определенные должности или заниматься определенной деятельностью; обязательные работы; исправительные работы; конфискация имущества; ограничение свободы; арест; лишение свободы на определенный срок. Штраф устанавливается судом в пределах от 25 до 1 000 МРОТ или в размере заработной платы или иного дохода осужденного за период от 2 недель до одного года. Размер штрафа устанавливается судом в зависимости от тяжести и вида совершенного преступления в сфере экономической деятельности.</w:t>
      </w:r>
    </w:p>
    <w:p w:rsidR="00F54E75" w:rsidRDefault="00F54E75" w:rsidP="00E72C26">
      <w:pPr>
        <w:jc w:val="both"/>
        <w:rPr>
          <w:sz w:val="28"/>
          <w:szCs w:val="28"/>
        </w:rPr>
      </w:pPr>
    </w:p>
    <w:p w:rsidR="00F54E75" w:rsidRDefault="00F54E75" w:rsidP="00E72C26">
      <w:pPr>
        <w:jc w:val="both"/>
        <w:rPr>
          <w:b/>
          <w:sz w:val="28"/>
          <w:szCs w:val="28"/>
        </w:rPr>
      </w:pPr>
    </w:p>
    <w:p w:rsidR="00F54E75" w:rsidRDefault="00F54E75" w:rsidP="00E72C26">
      <w:pPr>
        <w:jc w:val="both"/>
        <w:rPr>
          <w:b/>
          <w:sz w:val="28"/>
          <w:szCs w:val="28"/>
        </w:rPr>
      </w:pPr>
      <w:r w:rsidRPr="00E72C26">
        <w:rPr>
          <w:b/>
          <w:sz w:val="28"/>
          <w:szCs w:val="28"/>
        </w:rPr>
        <w:t>Текст второго вопроса</w:t>
      </w:r>
    </w:p>
    <w:p w:rsidR="00F54E75" w:rsidRPr="00E72C26" w:rsidRDefault="00F54E75" w:rsidP="00E72C26">
      <w:pPr>
        <w:ind w:firstLine="567"/>
        <w:jc w:val="both"/>
        <w:rPr>
          <w:sz w:val="28"/>
          <w:szCs w:val="28"/>
        </w:rPr>
      </w:pPr>
      <w:r w:rsidRPr="00E72C26">
        <w:rPr>
          <w:sz w:val="28"/>
          <w:szCs w:val="28"/>
        </w:rPr>
        <w:t xml:space="preserve">Гражданская ответственность возникает при нарушении предпринимателями положений гражданского законодательства, которое регулирует отношения между лицами, осуществляющими предпринимательскую деятельность или с их участием. </w:t>
      </w:r>
    </w:p>
    <w:p w:rsidR="00F54E75" w:rsidRPr="00E72C26" w:rsidRDefault="00F54E75" w:rsidP="00E72C26">
      <w:pPr>
        <w:ind w:firstLine="567"/>
        <w:jc w:val="both"/>
        <w:rPr>
          <w:sz w:val="28"/>
          <w:szCs w:val="28"/>
        </w:rPr>
      </w:pPr>
      <w:r w:rsidRPr="00E72C26">
        <w:rPr>
          <w:sz w:val="28"/>
          <w:szCs w:val="28"/>
        </w:rPr>
        <w:t>Защита гражданских прав осуществляется путем: признания права; восстановления положения, существовавшего до нарушения права, и пресечения действий, нарушающих право или создающих угрозу его нарушения; признания оспариваемой сделки недействительной и применения последствий ее недействительности, применения последствий недействительности ничтожной сделки; признания недействительным акта государственного органа или местного самоуправления; самозащиты права; присуждения к исполнению обязанности в натуре; возмещения убытков; взыскания неустойки; компенсации морального вреда; прекращения или изменения правонарушения; неприменения судом акта государственного органа или органа местного самоуправления, противоречащего закону; иными способами, предусмотренными законом.</w:t>
      </w:r>
    </w:p>
    <w:p w:rsidR="00F54E75" w:rsidRPr="00E72C26" w:rsidRDefault="00F54E75" w:rsidP="00E72C26">
      <w:pPr>
        <w:jc w:val="both"/>
        <w:rPr>
          <w:sz w:val="28"/>
          <w:szCs w:val="28"/>
        </w:rPr>
      </w:pPr>
      <w:r w:rsidRPr="00E72C26">
        <w:rPr>
          <w:sz w:val="28"/>
          <w:szCs w:val="28"/>
        </w:rPr>
        <w:t>Итак, гражданская ответственность предпринимательских организаций и индивидуальных предпринимателей возникает при нарушении ими гражданских прав других физических и юридических лиц в соответствии с действующими законами, другими нормативными актами, при неисполнении или ненадлежащем исполнении обязательств в соответствии с законами и заключенными договорами</w:t>
      </w:r>
    </w:p>
    <w:p w:rsidR="00F54E75" w:rsidRPr="00E72C26" w:rsidRDefault="00F54E75" w:rsidP="00E72C26">
      <w:pPr>
        <w:jc w:val="both"/>
        <w:rPr>
          <w:sz w:val="28"/>
          <w:szCs w:val="28"/>
        </w:rPr>
      </w:pPr>
      <w:r w:rsidRPr="00E72C26">
        <w:rPr>
          <w:sz w:val="28"/>
          <w:szCs w:val="28"/>
        </w:rPr>
        <w:t xml:space="preserve">Так, предприниматель как гражданин отвечает по своим обязательствам всем принадлежащим ему имуществом, за исключением имущества, на которое в соответствии с законом не может быть обращено взыскание. Участники полного товарищества солидарно несут субсидиарную ответственность своим имуществом по обязательствам товарищества. Полные товарищи в товариществе на вере несут ответственность по обязательствам товарищества своим имуществом, а участники-вкладчики несут риск убытков, связанный с деятельностью товарищества, в пределах сумм внесенных ими вкладов в складочный капитал. Участники общества с ограниченной ответственностью несут риск убытков, связанных с деятельностью общества, в пределах стоимости внесенных ими вкладов. Участники общества, внесшие вклады не полностью, несут солидарную ответственность по его обязательствам в пределах стоимости и уплаченной части вклада каждого из участников. Участники общества с дополнительной ответственностью солидарно несут субсидиарную ответственность по его обязательствам своим имуществом в одинаковом для всех кратном размере к стоимости их вкладов, определяемом учредительными документами общества. </w:t>
      </w:r>
    </w:p>
    <w:p w:rsidR="00F54E75" w:rsidRDefault="00F54E75" w:rsidP="004E0384"/>
    <w:p w:rsidR="00F54E75" w:rsidRDefault="00F54E75" w:rsidP="004E0384">
      <w:pPr>
        <w:rPr>
          <w:b/>
          <w:sz w:val="28"/>
          <w:szCs w:val="28"/>
        </w:rPr>
      </w:pPr>
      <w:r w:rsidRPr="00E72C26">
        <w:rPr>
          <w:b/>
          <w:sz w:val="28"/>
          <w:szCs w:val="28"/>
        </w:rPr>
        <w:t>Текст третьего вопроса</w:t>
      </w:r>
    </w:p>
    <w:p w:rsidR="00F54E75" w:rsidRPr="00E72C26" w:rsidRDefault="00F54E75" w:rsidP="00E72C26">
      <w:pPr>
        <w:ind w:firstLine="567"/>
        <w:jc w:val="both"/>
        <w:rPr>
          <w:sz w:val="28"/>
          <w:szCs w:val="28"/>
        </w:rPr>
      </w:pPr>
      <w:r w:rsidRPr="00E72C26">
        <w:rPr>
          <w:sz w:val="28"/>
          <w:szCs w:val="28"/>
        </w:rPr>
        <w:t>Под обязательством в гражданском законодательстве понимается правоотношение, в силу которого одно лицо (должник) обязано совершить в пользу другого лица (кредитора) определенное действие, как-то: передать имущество, выполнить работу, уплатить деньги и т.п., либо воздержаться от определенного действия, а кредитор имеет право требовать от должника исполнения его обязательства. Обязательства возникают из договора, вследствие причинения вреда и иных оснований, указанных в ГК РК. В обязательстве в качестве каждой из его сторон - кредитора или должника - могут участвовать одно лицо или одновременно несколько лиц.</w:t>
      </w:r>
    </w:p>
    <w:p w:rsidR="00F54E75" w:rsidRPr="00E72C26" w:rsidRDefault="00F54E75" w:rsidP="00E72C26">
      <w:pPr>
        <w:jc w:val="both"/>
        <w:rPr>
          <w:sz w:val="28"/>
          <w:szCs w:val="28"/>
        </w:rPr>
      </w:pPr>
      <w:r w:rsidRPr="00E72C26">
        <w:rPr>
          <w:sz w:val="28"/>
          <w:szCs w:val="28"/>
        </w:rPr>
        <w:t>Обязательства должны исполняться надлежащим образом в соответствии с условиями обязательства и требованиями закона, иных правовых актов, а при отсутствии таковых - в соответствии с обычаями делового оборота или иными предъявляемыми требованиями. Обычаем делового оборота признается сложившееся и широко применяемое в какой-либо области предпринимательской деятельности правило поведения, не предусмотренное законодательством, в зависимости от того, зафиксировано ли оно в каком-либо документе. Обычаи делового оборота, противоречащие обязательным для участников соответствующего отношения положениям законодательства или договору, не применяются.</w:t>
      </w:r>
    </w:p>
    <w:p w:rsidR="00F54E75" w:rsidRPr="00E72C26" w:rsidRDefault="00F54E75" w:rsidP="00E72C26">
      <w:pPr>
        <w:jc w:val="both"/>
        <w:rPr>
          <w:sz w:val="28"/>
          <w:szCs w:val="28"/>
        </w:rPr>
      </w:pPr>
      <w:r w:rsidRPr="00E72C26">
        <w:rPr>
          <w:sz w:val="28"/>
          <w:szCs w:val="28"/>
        </w:rPr>
        <w:t>В соответствии с ГК РК способами исполнения обязательств являются неустойка, залог, удержание имущества должника, поручительство, банковская гарантия, задаток и другие способы, предусмотренные законом или договором.</w:t>
      </w:r>
    </w:p>
    <w:p w:rsidR="00F54E75" w:rsidRPr="00E72C26" w:rsidRDefault="00F54E75" w:rsidP="00E72C26">
      <w:pPr>
        <w:jc w:val="both"/>
        <w:rPr>
          <w:sz w:val="28"/>
          <w:szCs w:val="28"/>
        </w:rPr>
      </w:pPr>
      <w:r w:rsidRPr="00E72C26">
        <w:rPr>
          <w:sz w:val="28"/>
          <w:szCs w:val="28"/>
        </w:rPr>
        <w:t>Неустойкой (штрафом, пеней) признается определенная законом или договором денежная сумма, которую должник обязан уплатить кредитору в случае неисполнения или ненадлежащего исполнения обязательств, в частности в случае просрочки исполнения. Кредитор не вправе требовать уплаты неустойки, если должник не несет ответственности за неисполнение или ненадлежащее исполнение обязательства. Если за неисполнение или ненадлежащее исполнение обязательства установлена неустойка, то убытки возмещаются в части, не покрытой неустойкой.</w:t>
      </w:r>
    </w:p>
    <w:p w:rsidR="00F54E75" w:rsidRPr="00E72C26" w:rsidRDefault="00F54E75" w:rsidP="00E72C26">
      <w:pPr>
        <w:jc w:val="both"/>
        <w:rPr>
          <w:sz w:val="28"/>
          <w:szCs w:val="28"/>
        </w:rPr>
      </w:pPr>
      <w:r w:rsidRPr="00E72C26">
        <w:rPr>
          <w:sz w:val="28"/>
          <w:szCs w:val="28"/>
        </w:rPr>
        <w:t>Соглашение о неустойке должно быть совершено в письменной форме независимо от формы основного обязательства. Несоблюдение письменной формы влечет недействительность соглашения о неустойке.</w:t>
      </w:r>
    </w:p>
    <w:p w:rsidR="00F54E75" w:rsidRPr="00E72C26" w:rsidRDefault="00F54E75" w:rsidP="00E72C26">
      <w:pPr>
        <w:jc w:val="both"/>
        <w:rPr>
          <w:sz w:val="28"/>
          <w:szCs w:val="28"/>
        </w:rPr>
      </w:pPr>
      <w:r w:rsidRPr="00E72C26">
        <w:rPr>
          <w:sz w:val="28"/>
          <w:szCs w:val="28"/>
        </w:rPr>
        <w:t>Кредитор вправе требовать уплаты неустойки, определенной законом (законная неустойка), независимо от того, предусмотрена ли обязанность ее уплаты соглашением сторон, но размер законной неустойки может быть увеличен соглашением сторон, если закон этого не запрещает. Однако, если подлежащая уплате неустойка явно несоразмерна последствиям нарушения обязательства, суд вправе ее уменьшить, кроме отдельных случав, установленных ГК РК. Законом или договором могут быть предусмотрены случаи, когда: допускается взыскание только неустойки, но не убытков; убытки могут быть взысканы в полной сумме сверх неустойки; по выбору кредитора могут быть взысканы либо неустойка, либо убытки.</w:t>
      </w:r>
    </w:p>
    <w:p w:rsidR="00F54E75" w:rsidRPr="00E72C26" w:rsidRDefault="00F54E75" w:rsidP="00E72C26">
      <w:pPr>
        <w:jc w:val="both"/>
        <w:rPr>
          <w:sz w:val="28"/>
          <w:szCs w:val="28"/>
        </w:rPr>
      </w:pPr>
      <w:r w:rsidRPr="00E72C26">
        <w:rPr>
          <w:sz w:val="28"/>
          <w:szCs w:val="28"/>
        </w:rPr>
        <w:t>Под убытками понимаются расходы, которые лицо, чье право нарушено, произвело или должно будет произвести для восстановления нарушенного права, утрат или повреждения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 Если лицо, нарушившее право, получило вследствие этого доходы, лицо, право которого нарушено, вправе требовать возмещения наряду с другими убытками упущенной выгоды в размере не менее, чем такие доходы. По отдельным видам обязательств и по обязательствам, связанным с определенным родом деятельности, законом может быть ограничено право на полное возмещение убытков (ограниченная ответственность). Уплата неустойки и возмещение убытков в случаях ненадлежащего исполнения обязательства не освобождает должника oт исполнения обязательства в натуре, если иное не предусмотрено законом или договором.</w:t>
      </w:r>
    </w:p>
    <w:p w:rsidR="00F54E75" w:rsidRPr="00E72C26" w:rsidRDefault="00F54E75" w:rsidP="00E72C26">
      <w:pPr>
        <w:jc w:val="both"/>
        <w:rPr>
          <w:sz w:val="28"/>
          <w:szCs w:val="28"/>
        </w:rPr>
      </w:pPr>
    </w:p>
    <w:p w:rsidR="00F54E75" w:rsidRPr="00E72C26" w:rsidRDefault="00F54E75" w:rsidP="00E72C26">
      <w:pPr>
        <w:jc w:val="both"/>
        <w:rPr>
          <w:sz w:val="28"/>
          <w:szCs w:val="28"/>
        </w:rPr>
      </w:pPr>
      <w:r w:rsidRPr="00E72C26">
        <w:rPr>
          <w:sz w:val="28"/>
          <w:szCs w:val="28"/>
        </w:rPr>
        <w:t>Залог - один из способов обеспечения исполнения обязательств. В силу залога кредитор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 которому принадлежит это имущество (залогодателя), за изъятиями, установленными законом. Залог возникает в силу заключенного договора о залоге, в котором должны быть указаны предмет залога, его оценка, существо, размер и срок исполнения обязательства, обеспечиваемого залогом.</w:t>
      </w:r>
    </w:p>
    <w:p w:rsidR="00F54E75" w:rsidRPr="00E72C26" w:rsidRDefault="00F54E75" w:rsidP="00E72C26">
      <w:pPr>
        <w:jc w:val="both"/>
        <w:rPr>
          <w:sz w:val="28"/>
          <w:szCs w:val="28"/>
        </w:rPr>
      </w:pPr>
    </w:p>
    <w:p w:rsidR="00F54E75" w:rsidRPr="00E72C26" w:rsidRDefault="00F54E75" w:rsidP="00E72C26">
      <w:pPr>
        <w:jc w:val="both"/>
        <w:rPr>
          <w:sz w:val="28"/>
          <w:szCs w:val="28"/>
        </w:rPr>
      </w:pPr>
      <w:r w:rsidRPr="00E72C26">
        <w:rPr>
          <w:sz w:val="28"/>
          <w:szCs w:val="28"/>
        </w:rPr>
        <w:t>Поручительство - способ обеспечения исполнения обязательства, в соответствии с которым поручитель (третье лицо) обязывается перед кредитором другого лица отвечать за исполнение перед ним его обязательства полностью или в части. Договор поручительства совершается в письменной форме. При неисполнении или ненадлежащем исполнении должником обеспеченного поручительством обязательства поручитель и должник отвечают перед кредитором солидарно, если законом или договором поручительства не предусмотрена субсидиарная ответственность поручителя.</w:t>
      </w:r>
    </w:p>
    <w:p w:rsidR="00F54E75" w:rsidRPr="00E72C26" w:rsidRDefault="00F54E75" w:rsidP="00E72C26">
      <w:pPr>
        <w:jc w:val="both"/>
        <w:rPr>
          <w:sz w:val="28"/>
          <w:szCs w:val="28"/>
        </w:rPr>
      </w:pPr>
    </w:p>
    <w:p w:rsidR="00F54E75" w:rsidRDefault="00F54E75" w:rsidP="00E72C26">
      <w:pPr>
        <w:jc w:val="both"/>
        <w:rPr>
          <w:sz w:val="28"/>
          <w:szCs w:val="28"/>
        </w:rPr>
      </w:pPr>
      <w:r w:rsidRPr="00E72C26">
        <w:rPr>
          <w:sz w:val="28"/>
          <w:szCs w:val="28"/>
        </w:rPr>
        <w:t>Банковская гарантия - письменное обязательство, в силу которого банк, иная кредитная или страховая организация (гарант) должны уплатить кредитору принципиала (бенифициару) в соответствии с условиями даваемого гарантом обязательства денежную сумму по предоставлении бенефициаром письменного требования об ее уплате. Принципиалом является должник, по просьбе которого гарант дает письменное обязательство уплатить кредитору денежную сумму, не уплаченную должником. За выдачу банковской гарантии принципиал уплачивает гаранту вознаграждение. Задатком признается денежная сумма, выдаваемая одной из договаривающихся сторон в счет причитающихся с нее по договору платежей другой стороне в доказательство заключения договора и в обеспечении его исполнения. Соглашение о задатке независимо oт суммы должно быть совершено в письменной форме.</w:t>
      </w:r>
    </w:p>
    <w:p w:rsidR="00F54E75" w:rsidRDefault="00F54E75" w:rsidP="00E72C26">
      <w:pPr>
        <w:jc w:val="both"/>
        <w:rPr>
          <w:sz w:val="28"/>
          <w:szCs w:val="28"/>
        </w:rPr>
      </w:pPr>
    </w:p>
    <w:p w:rsidR="00F54E75" w:rsidRDefault="00F54E75" w:rsidP="00E72C26">
      <w:pPr>
        <w:jc w:val="both"/>
        <w:rPr>
          <w:b/>
          <w:sz w:val="28"/>
          <w:szCs w:val="28"/>
        </w:rPr>
      </w:pPr>
      <w:r w:rsidRPr="00E72C26">
        <w:rPr>
          <w:b/>
          <w:sz w:val="28"/>
          <w:szCs w:val="28"/>
        </w:rPr>
        <w:t>Текст четвертого вопроса</w:t>
      </w:r>
    </w:p>
    <w:p w:rsidR="00F54E75" w:rsidRPr="00E72C26" w:rsidRDefault="00F54E75" w:rsidP="00E72C26">
      <w:pPr>
        <w:ind w:firstLine="567"/>
        <w:jc w:val="both"/>
        <w:rPr>
          <w:sz w:val="28"/>
          <w:szCs w:val="28"/>
        </w:rPr>
      </w:pPr>
      <w:r w:rsidRPr="00E72C26">
        <w:rPr>
          <w:sz w:val="28"/>
          <w:szCs w:val="28"/>
        </w:rPr>
        <w:t>Административная ответственность наступает за правонарушения, предусмотренные Административным кодексом, а также отдельными федеральными законами, если эти нарушения по своему характеру не несут за собой в соответствии с действующим законодательством уголовной ответственности. За совершение административных правонарушений могут применяться следующие административные взыскания: предупреждение; штраф; исправительные работы; административный арест и др.</w:t>
      </w:r>
    </w:p>
    <w:p w:rsidR="00F54E75" w:rsidRPr="00E72C26" w:rsidRDefault="00F54E75" w:rsidP="00E72C26">
      <w:pPr>
        <w:ind w:firstLine="567"/>
        <w:jc w:val="both"/>
        <w:rPr>
          <w:sz w:val="28"/>
          <w:szCs w:val="28"/>
        </w:rPr>
      </w:pPr>
      <w:r w:rsidRPr="00E72C26">
        <w:rPr>
          <w:sz w:val="28"/>
          <w:szCs w:val="28"/>
        </w:rPr>
        <w:t>Не рассматривая все виды административных правонарушений, за которые предприниматели и организации могут подвергнуться административной ответственности, перечислим те, которые непосредственно связаны с предпринимательской деятельностью. Это - нарушение законодательства о труде и законодательства об охране труда; уклонение от участия в переговорах по коллективному договору, соглашению; невыполнение или нарушение коллективного договора, соглашения; нарушение санитарно-гигиенических правил и норм; нарушение права государственной собственности на недра, воды, леса, на животный мир; порча сельскохозяйственных и других земель; нарушение правил ввода в эксплуатацию новых предприятий и их последующей эксплуатации; нарушение правил торговли; незаконная торговля товарами (иными предметами), свободная реализация которых запрещена или ограничена; продажа товаров ненадлежащего качества или с нарушением санитарных правил; продажа товаров без документов; нарушение государственной дисциплины цен; продажа подакцизных товаров без маркировки марками установленных образцов; незаконная продажа товаров или иных предметов; обман потребителей в небольшом размере; необеспечение маркировки марками установленных образцов при производстве подакцизных товаров; неисполнение предписаний государственного антимонопольного органа; нарушение или невыполнение правил пожарной безопасности; нарушение обязательных требований государственных стандартов, правил обязательной сертификации, нарушение требований нормативных документов по обеспечению единства измерений; нарушение установленных правил получения, расходования, учета и хранения драгоценных металлов и камней или изделий, их содержащих; прием на работу без паспорта или без регистрации и другие административные правонарушения.</w:t>
      </w:r>
    </w:p>
    <w:p w:rsidR="00F54E75" w:rsidRDefault="00F54E75" w:rsidP="004E0384">
      <w:r>
        <w:t xml:space="preserve"> </w:t>
      </w:r>
    </w:p>
    <w:p w:rsidR="00F54E75" w:rsidRDefault="00F54E75" w:rsidP="004E0384">
      <w:pPr>
        <w:rPr>
          <w:b/>
          <w:sz w:val="28"/>
          <w:szCs w:val="28"/>
        </w:rPr>
      </w:pPr>
      <w:r w:rsidRPr="00E72C26">
        <w:rPr>
          <w:b/>
          <w:sz w:val="28"/>
          <w:szCs w:val="28"/>
        </w:rPr>
        <w:t>Текст пятого вопроса</w:t>
      </w:r>
    </w:p>
    <w:p w:rsidR="00F54E75" w:rsidRPr="00D43F5C" w:rsidRDefault="00F54E75" w:rsidP="00D43F5C">
      <w:pPr>
        <w:ind w:firstLine="567"/>
        <w:jc w:val="both"/>
        <w:rPr>
          <w:sz w:val="28"/>
          <w:szCs w:val="28"/>
        </w:rPr>
      </w:pPr>
      <w:r w:rsidRPr="00D43F5C">
        <w:rPr>
          <w:sz w:val="28"/>
          <w:szCs w:val="28"/>
        </w:rPr>
        <w:t>В соответствии с действующим законодательством организации или их руководители, а также индивидуальные предприниматели, виновные за противоправные деяния, нарушающие антимонопольное законодательство, несут гражданско-правовую, административную либо уголовную ответственность. Так, в случае нарушения антимонопольного законодательства предприятия (организации) в соответствии с предписанием антимонопольного органа обязаны прекратить нарушение, восстановить первоначальное положение, расторгнуть договор или внести в него изменения, заключить договор с другим хозяйствующим субъектом, перечислить прибыль, полученную в результате нарушения, в федеральный бюджет, осуществить реорганизацию в форме разделения или выделения с соблюдением условий и сроков, выполнить иные действия, предусмотренные предписанием.</w:t>
      </w:r>
    </w:p>
    <w:p w:rsidR="00F54E75" w:rsidRPr="00D43F5C" w:rsidRDefault="00F54E75" w:rsidP="00D43F5C">
      <w:pPr>
        <w:jc w:val="both"/>
        <w:rPr>
          <w:sz w:val="28"/>
          <w:szCs w:val="28"/>
        </w:rPr>
      </w:pPr>
      <w:r w:rsidRPr="00D43F5C">
        <w:rPr>
          <w:sz w:val="28"/>
          <w:szCs w:val="28"/>
        </w:rPr>
        <w:t>Индивидуальные предприниматели, виновные:</w:t>
      </w:r>
    </w:p>
    <w:p w:rsidR="00F54E75" w:rsidRPr="00D43F5C" w:rsidRDefault="00F54E75" w:rsidP="00D43F5C">
      <w:pPr>
        <w:jc w:val="both"/>
        <w:rPr>
          <w:sz w:val="28"/>
          <w:szCs w:val="28"/>
        </w:rPr>
      </w:pPr>
      <w:r w:rsidRPr="00D43F5C">
        <w:rPr>
          <w:sz w:val="28"/>
          <w:szCs w:val="28"/>
        </w:rPr>
        <w:t>- в непредставлении в срок по требованию федерального антимонопольного органа (территориального органа) документов либо иной информации, необходимой для осуществления его деятельности, в случаях, предусмотренных Законом PК "О конкуренции и ограничении монополистической деятельности на товарных рынках", несут административную ответственность в виде предупреждений или штрафа»</w:t>
      </w:r>
    </w:p>
    <w:p w:rsidR="00F54E75" w:rsidRPr="00D43F5C" w:rsidRDefault="00F54E75" w:rsidP="00D43F5C">
      <w:pPr>
        <w:jc w:val="both"/>
        <w:rPr>
          <w:sz w:val="28"/>
          <w:szCs w:val="28"/>
        </w:rPr>
      </w:pPr>
      <w:r w:rsidRPr="00D43F5C">
        <w:rPr>
          <w:sz w:val="28"/>
          <w:szCs w:val="28"/>
        </w:rPr>
        <w:t xml:space="preserve">- в совершении действий (бездействий), нарушающих порядок, несут административную ответственность в виде предупреждения или штрафа; </w:t>
      </w:r>
    </w:p>
    <w:p w:rsidR="00F54E75" w:rsidRPr="00D43F5C" w:rsidRDefault="00F54E75" w:rsidP="00D43F5C">
      <w:pPr>
        <w:jc w:val="both"/>
        <w:rPr>
          <w:sz w:val="28"/>
          <w:szCs w:val="28"/>
        </w:rPr>
      </w:pPr>
      <w:r w:rsidRPr="00D43F5C">
        <w:rPr>
          <w:sz w:val="28"/>
          <w:szCs w:val="28"/>
        </w:rPr>
        <w:t>- в неисполнении законных требований федерального антимонопольного органа (территориального органа), несут административную ответственность в виде предупреждения или штрафа.</w:t>
      </w:r>
    </w:p>
    <w:p w:rsidR="00F54E75" w:rsidRDefault="00F54E75" w:rsidP="00D43F5C">
      <w:pPr>
        <w:jc w:val="both"/>
        <w:rPr>
          <w:sz w:val="28"/>
          <w:szCs w:val="28"/>
        </w:rPr>
      </w:pPr>
      <w:r w:rsidRPr="00D43F5C">
        <w:rPr>
          <w:sz w:val="28"/>
          <w:szCs w:val="28"/>
        </w:rPr>
        <w:t>Штраф, наложенный государственными антимонопольным органом (территориальным органом) на коммерческую или некоммерческую организацию, за исключением индивидуальных предпринимателей взыскивается в гос. бюджет в безакцептном порядке в 30-дневный срок со дня внесения решения о его взыскании. Штраф, наложенный на руководителя коммерческой или некоммерческой организации, индивидуальных предпринимателей, должен быть уплачен ими в 30-дневный срок со дня получения решения о наложении штрафа. При уклонении от уплаты штрафа или неуплаты штрафа в полном размере он взыскивается по решению суда в установленном порядке, а также взыскивается пеня в размере 1% от суммы штрафа или его неуплаченной части за каждый день просрочки.</w:t>
      </w:r>
    </w:p>
    <w:p w:rsidR="00F54E75" w:rsidRDefault="00F54E75" w:rsidP="00D43F5C">
      <w:pPr>
        <w:jc w:val="both"/>
        <w:rPr>
          <w:sz w:val="28"/>
          <w:szCs w:val="28"/>
        </w:rPr>
      </w:pPr>
    </w:p>
    <w:p w:rsidR="00F54E75" w:rsidRDefault="00F54E75" w:rsidP="00D43F5C">
      <w:pPr>
        <w:jc w:val="both"/>
        <w:rPr>
          <w:b/>
          <w:sz w:val="28"/>
          <w:szCs w:val="28"/>
        </w:rPr>
      </w:pPr>
      <w:r>
        <w:rPr>
          <w:sz w:val="28"/>
          <w:szCs w:val="28"/>
        </w:rPr>
        <w:t xml:space="preserve"> </w:t>
      </w:r>
      <w:r w:rsidRPr="00D43F5C">
        <w:rPr>
          <w:b/>
          <w:sz w:val="28"/>
          <w:szCs w:val="28"/>
        </w:rPr>
        <w:t>Текст шестого вопроса</w:t>
      </w:r>
    </w:p>
    <w:p w:rsidR="00F54E75" w:rsidRPr="00D43F5C" w:rsidRDefault="00F54E75" w:rsidP="00D43F5C">
      <w:pPr>
        <w:ind w:firstLine="567"/>
        <w:jc w:val="both"/>
        <w:rPr>
          <w:sz w:val="28"/>
          <w:szCs w:val="28"/>
        </w:rPr>
      </w:pPr>
      <w:r w:rsidRPr="00D43F5C">
        <w:rPr>
          <w:sz w:val="28"/>
          <w:szCs w:val="28"/>
        </w:rPr>
        <w:t>Предпринимательские организации (изготовители, исполнители, продавцы) несут ответственность за низкое качество продукции (работ, услуг) в соответствии с Законом РК "О защите прав потребителей" и другими нормативными актами. Так, гос. антимонопольный орган (его территориальные органы) вправе наложить штраф на изготовителя (исполнителя, продавца) за уклонение от исполнения или за несвоевременное исполнение его законных предписаний о нарушении прав потребителей.</w:t>
      </w:r>
    </w:p>
    <w:p w:rsidR="00F54E75" w:rsidRPr="00D43F5C" w:rsidRDefault="00F54E75" w:rsidP="00D43F5C">
      <w:pPr>
        <w:jc w:val="both"/>
        <w:rPr>
          <w:sz w:val="28"/>
          <w:szCs w:val="28"/>
        </w:rPr>
      </w:pPr>
      <w:r w:rsidRPr="00D43F5C">
        <w:rPr>
          <w:sz w:val="28"/>
          <w:szCs w:val="28"/>
        </w:rPr>
        <w:t>Государственный орган по стандартизации, метрологии и сертификации (его территориальные органы) и другие гос. органы исполнительной власти, осуществляющие контроль за качеством и безопасностью товаров (работ, услуг), в пределах своей компетенции вправе налагать штраф в случаях:</w:t>
      </w:r>
    </w:p>
    <w:p w:rsidR="00F54E75" w:rsidRPr="00D43F5C" w:rsidRDefault="00F54E75" w:rsidP="00D43F5C">
      <w:pPr>
        <w:jc w:val="both"/>
        <w:rPr>
          <w:sz w:val="28"/>
          <w:szCs w:val="28"/>
        </w:rPr>
      </w:pPr>
      <w:r w:rsidRPr="00D43F5C">
        <w:rPr>
          <w:sz w:val="28"/>
          <w:szCs w:val="28"/>
        </w:rPr>
        <w:t xml:space="preserve">- уклонения от исполнения или несвоевременного исполнения их законных предписаний изготовителями (исполнителями, продавцами) - до 5000 МРОТ; </w:t>
      </w:r>
    </w:p>
    <w:p w:rsidR="00F54E75" w:rsidRPr="00D43F5C" w:rsidRDefault="00F54E75" w:rsidP="00D43F5C">
      <w:pPr>
        <w:jc w:val="both"/>
        <w:rPr>
          <w:sz w:val="28"/>
          <w:szCs w:val="28"/>
        </w:rPr>
      </w:pPr>
      <w:r w:rsidRPr="00D43F5C">
        <w:rPr>
          <w:sz w:val="28"/>
          <w:szCs w:val="28"/>
        </w:rPr>
        <w:t xml:space="preserve">- причинения ущерба потребителям товарами (работами, услугами), не отвечающими требованиям, предъявленными к товарам (работам, услугам), -до 5000 МРОТ; </w:t>
      </w:r>
    </w:p>
    <w:p w:rsidR="00F54E75" w:rsidRPr="00D43F5C" w:rsidRDefault="00F54E75" w:rsidP="00D43F5C">
      <w:pPr>
        <w:jc w:val="both"/>
        <w:rPr>
          <w:sz w:val="28"/>
          <w:szCs w:val="28"/>
        </w:rPr>
      </w:pPr>
      <w:r w:rsidRPr="00D43F5C">
        <w:rPr>
          <w:sz w:val="28"/>
          <w:szCs w:val="28"/>
        </w:rPr>
        <w:t>- продажи товаров (выполнения работ, оказания услуг), в том числе импортных, без сертификатов, подтверждающих соответствие товаров (работ, услуг) обязательным требованиям стандартов, - стоимости проданных товаров (выполненных работ, оказанных услуг).</w:t>
      </w:r>
    </w:p>
    <w:p w:rsidR="00F54E75" w:rsidRPr="00D43F5C" w:rsidRDefault="00F54E75" w:rsidP="00D43F5C">
      <w:pPr>
        <w:jc w:val="both"/>
        <w:rPr>
          <w:sz w:val="28"/>
          <w:szCs w:val="28"/>
        </w:rPr>
      </w:pPr>
      <w:r w:rsidRPr="00D43F5C">
        <w:rPr>
          <w:sz w:val="28"/>
          <w:szCs w:val="28"/>
        </w:rPr>
        <w:t>Указанные штрафы взыскиваются с изготовителей (исполнителей, продавцов) в безакцептном порядке в 30-дневный срок со дня получения соответствующих решений о наложении штрафа. В случае уклонения индивидуальных предпринимателей от уплаты штрафа в установленный срок или при неуплате штрафа в полном размере органы, принявшие решение о наложении штрафа, вправе обратиться в арбитражный суд с заявлениями о взыскании с индивидуальных предпринимателей соответствующих сумм штрафа, а также пени в размере 1% налагаемой суммы штрафа или его неуплаченной суммы за каждый день просрочки.</w:t>
      </w:r>
    </w:p>
    <w:p w:rsidR="00F54E75" w:rsidRPr="00D43F5C" w:rsidRDefault="00F54E75" w:rsidP="00D43F5C">
      <w:pPr>
        <w:jc w:val="both"/>
        <w:rPr>
          <w:sz w:val="28"/>
          <w:szCs w:val="28"/>
        </w:rPr>
      </w:pPr>
      <w:r w:rsidRPr="00D43F5C">
        <w:rPr>
          <w:sz w:val="28"/>
          <w:szCs w:val="28"/>
        </w:rPr>
        <w:t>В соответствии с Административным кодексом продаж товаров, не соответствующих требованиям стандартов, технических условий и образцам (эталонам) по качеству, комплектности и упаковке, на предприятиях торговли, а также на иных предприятиях, осуществляющих реализацию товаров населению, или гражданами, зарегистрированными в качестве индивидуальных предпринимателей, влечет наложение штрафа от 3 до 25 МРОТ. Торговля продовольственными товарами в нарушение санитарных правил либо без сертификата и (или) знака соответствия, удостоверяющих их безопасность для жизни и здоровья потребителей, влечет предупреждение либо наложение штрафа от 5 до 25 МРОТ с конфискацией товаров или без таковой.</w:t>
      </w:r>
    </w:p>
    <w:p w:rsidR="00F54E75" w:rsidRPr="00D43F5C" w:rsidRDefault="00F54E75" w:rsidP="00D43F5C">
      <w:pPr>
        <w:jc w:val="both"/>
        <w:rPr>
          <w:sz w:val="28"/>
          <w:szCs w:val="28"/>
        </w:rPr>
      </w:pPr>
      <w:r w:rsidRPr="00D43F5C">
        <w:rPr>
          <w:sz w:val="28"/>
          <w:szCs w:val="28"/>
        </w:rPr>
        <w:t>Обмеривание, обвешивание, обсчет, введение в заблуждение относительно потребительских свойств, качества товара или иной обман потребителей в магазинах, на других предприятиях, реализующих товары или оказывающих услуги населению, а также индивидуальными предпринимателями, занимающимися предпринимательской деятельностью в сфере торговли (услуг), совершенные в небольшом размере, влекут наложение штрафа от 1 до 30 МРОТ. Обманом потребителей в небольшом размере является обман, причинивший потребителю ущерб в сумме, не превышающей 1/10 части МРОТ.</w:t>
      </w:r>
    </w:p>
    <w:p w:rsidR="00F54E75" w:rsidRPr="00D43F5C" w:rsidRDefault="00F54E75" w:rsidP="00D43F5C">
      <w:pPr>
        <w:jc w:val="both"/>
        <w:rPr>
          <w:sz w:val="28"/>
          <w:szCs w:val="28"/>
        </w:rPr>
      </w:pPr>
      <w:r w:rsidRPr="00D43F5C">
        <w:rPr>
          <w:sz w:val="28"/>
          <w:szCs w:val="28"/>
        </w:rPr>
        <w:t>Если установлено, что при несоблюдении производителем правил использования, хранения или транспортировки товара (работы) он причиняет или может причинить вред жизни, здоровью и имуществу потребителя, окружающей среде, изготовитель (исполнитель, продавец) обязан незамедлительно приостановить его производство (реализацию) до устранения причин вреда, а в необходимых случаях принять меры по изъятию его из оборота и отзыву от потребителей. Убытки, причиненные потребителю в связи с отзывом товара (работы, услуги), подлежат возмещению изготовителем (исполнителем) в полном объеме.</w:t>
      </w:r>
    </w:p>
    <w:p w:rsidR="00F54E75" w:rsidRPr="00D43F5C" w:rsidRDefault="00F54E75" w:rsidP="00D43F5C">
      <w:pPr>
        <w:jc w:val="both"/>
        <w:rPr>
          <w:sz w:val="28"/>
          <w:szCs w:val="28"/>
        </w:rPr>
      </w:pPr>
      <w:r w:rsidRPr="00D43F5C">
        <w:rPr>
          <w:sz w:val="28"/>
          <w:szCs w:val="28"/>
        </w:rPr>
        <w:t>Если изготовитель (исполнитель, продавец) представил ненадлежащую, т.е. недостоверную или недостаточно полную, информацию о товаре (работе, услуге), что повлекло за собой приобретение товара (работы, услуги), не обладающего необходимыми потребителю свойствами, он вправе расторгнуть договор и потребовать полного возмещения убытков.</w:t>
      </w:r>
    </w:p>
    <w:p w:rsidR="00F54E75" w:rsidRDefault="00F54E75" w:rsidP="00D43F5C">
      <w:pPr>
        <w:jc w:val="both"/>
        <w:rPr>
          <w:sz w:val="28"/>
          <w:szCs w:val="28"/>
        </w:rPr>
      </w:pPr>
      <w:r w:rsidRPr="00D43F5C">
        <w:rPr>
          <w:sz w:val="28"/>
          <w:szCs w:val="28"/>
        </w:rPr>
        <w:t>Вред, причиненный жизни, здоровью или имуществу потребителя вследствие конструктивных, производственных, рецептурных или иных недостатков товара (работы, услуги), подлежит возмещению в полном объеме, если он причинен в течение установленного срока службы или срока годности товара (работы).</w:t>
      </w:r>
    </w:p>
    <w:p w:rsidR="00F54E75" w:rsidRDefault="00F54E75" w:rsidP="00D43F5C">
      <w:pPr>
        <w:jc w:val="both"/>
        <w:rPr>
          <w:sz w:val="28"/>
          <w:szCs w:val="28"/>
        </w:rPr>
      </w:pPr>
      <w:r>
        <w:rPr>
          <w:sz w:val="28"/>
          <w:szCs w:val="28"/>
        </w:rPr>
        <w:t xml:space="preserve"> </w:t>
      </w:r>
    </w:p>
    <w:p w:rsidR="00F54E75" w:rsidRPr="00475FDF" w:rsidRDefault="00F54E75" w:rsidP="00D43F5C">
      <w:pPr>
        <w:jc w:val="both"/>
        <w:rPr>
          <w:sz w:val="28"/>
          <w:szCs w:val="28"/>
        </w:rPr>
      </w:pPr>
      <w:r w:rsidRPr="00475FDF">
        <w:rPr>
          <w:sz w:val="28"/>
          <w:szCs w:val="28"/>
        </w:rPr>
        <w:t>Литература: 2; 5; 10.</w:t>
      </w:r>
    </w:p>
    <w:p w:rsidR="00F54E75" w:rsidRPr="00475FDF" w:rsidRDefault="00F54E75" w:rsidP="00D43F5C">
      <w:pPr>
        <w:jc w:val="both"/>
        <w:rPr>
          <w:sz w:val="28"/>
          <w:szCs w:val="28"/>
        </w:rPr>
      </w:pPr>
      <w:r w:rsidRPr="00475FDF">
        <w:rPr>
          <w:sz w:val="28"/>
          <w:szCs w:val="28"/>
        </w:rPr>
        <w:t>Контрольные вопросы:</w:t>
      </w:r>
    </w:p>
    <w:p w:rsidR="00F54E75" w:rsidRDefault="00F54E75" w:rsidP="00D43F5C">
      <w:pPr>
        <w:jc w:val="both"/>
        <w:rPr>
          <w:sz w:val="28"/>
          <w:szCs w:val="28"/>
        </w:rPr>
      </w:pPr>
      <w:r w:rsidRPr="00335674">
        <w:rPr>
          <w:sz w:val="28"/>
          <w:szCs w:val="28"/>
        </w:rPr>
        <w:t>1.</w:t>
      </w:r>
      <w:r>
        <w:rPr>
          <w:b/>
          <w:sz w:val="28"/>
          <w:szCs w:val="28"/>
        </w:rPr>
        <w:t xml:space="preserve"> </w:t>
      </w:r>
      <w:r w:rsidRPr="00335674">
        <w:rPr>
          <w:sz w:val="28"/>
          <w:szCs w:val="28"/>
        </w:rPr>
        <w:t>В чем заключается</w:t>
      </w:r>
      <w:r>
        <w:rPr>
          <w:b/>
          <w:sz w:val="28"/>
          <w:szCs w:val="28"/>
        </w:rPr>
        <w:t xml:space="preserve"> </w:t>
      </w:r>
      <w:r w:rsidRPr="00D65658">
        <w:rPr>
          <w:sz w:val="28"/>
          <w:szCs w:val="28"/>
        </w:rPr>
        <w:t xml:space="preserve">Уголовная ответственность </w:t>
      </w:r>
      <w:r>
        <w:rPr>
          <w:sz w:val="28"/>
          <w:szCs w:val="28"/>
        </w:rPr>
        <w:t xml:space="preserve">субъектов </w:t>
      </w:r>
      <w:r w:rsidRPr="00D65658">
        <w:rPr>
          <w:sz w:val="28"/>
          <w:szCs w:val="28"/>
        </w:rPr>
        <w:t>предпри</w:t>
      </w:r>
      <w:r>
        <w:rPr>
          <w:sz w:val="28"/>
          <w:szCs w:val="28"/>
        </w:rPr>
        <w:t>нимательства?</w:t>
      </w:r>
    </w:p>
    <w:p w:rsidR="00F54E75" w:rsidRPr="00D43F5C" w:rsidRDefault="00F54E75" w:rsidP="00D43F5C">
      <w:pPr>
        <w:jc w:val="both"/>
        <w:rPr>
          <w:b/>
          <w:sz w:val="28"/>
          <w:szCs w:val="28"/>
        </w:rPr>
      </w:pPr>
      <w:r>
        <w:rPr>
          <w:sz w:val="28"/>
          <w:szCs w:val="28"/>
        </w:rPr>
        <w:t>2. Какие условия необходимы предпринимателям  обеспечения своих обязанностей.</w:t>
      </w:r>
    </w:p>
    <w:p w:rsidR="00F54E75" w:rsidRDefault="00F54E75" w:rsidP="004E0384"/>
    <w:p w:rsidR="00F54E75" w:rsidRDefault="00F54E75" w:rsidP="004E0384"/>
    <w:p w:rsidR="00F54E75" w:rsidRDefault="00F54E75" w:rsidP="004E0384"/>
    <w:p w:rsidR="00F54E75" w:rsidRPr="00084395" w:rsidRDefault="00F54E75" w:rsidP="004E0384">
      <w:pPr>
        <w:rPr>
          <w:b/>
          <w:sz w:val="28"/>
          <w:szCs w:val="28"/>
        </w:rPr>
      </w:pPr>
      <w:r w:rsidRPr="00084395">
        <w:rPr>
          <w:b/>
          <w:sz w:val="28"/>
          <w:szCs w:val="28"/>
        </w:rPr>
        <w:t>Тема 11. Анализ и оценка эффективности предпринимательской деятельности.</w:t>
      </w:r>
    </w:p>
    <w:p w:rsidR="00F54E75" w:rsidRPr="00084395" w:rsidRDefault="00F54E75" w:rsidP="004E0384">
      <w:pPr>
        <w:rPr>
          <w:b/>
          <w:sz w:val="28"/>
          <w:szCs w:val="28"/>
        </w:rPr>
      </w:pPr>
      <w:r w:rsidRPr="00084395">
        <w:rPr>
          <w:b/>
          <w:sz w:val="28"/>
          <w:szCs w:val="28"/>
        </w:rPr>
        <w:t>Цель: рассмотреть основные показатели хозяйственной деятельности, характеризующие ее эффективность.</w:t>
      </w:r>
    </w:p>
    <w:p w:rsidR="00F54E75" w:rsidRDefault="00F54E75" w:rsidP="004E0384">
      <w:pPr>
        <w:rPr>
          <w:b/>
          <w:sz w:val="28"/>
          <w:szCs w:val="28"/>
        </w:rPr>
      </w:pPr>
    </w:p>
    <w:p w:rsidR="00F54E75" w:rsidRDefault="00F54E75" w:rsidP="004E0384">
      <w:r>
        <w:rPr>
          <w:b/>
          <w:sz w:val="28"/>
          <w:szCs w:val="28"/>
        </w:rPr>
        <w:t>План:</w:t>
      </w:r>
    </w:p>
    <w:p w:rsidR="00F54E75" w:rsidRDefault="00F54E75" w:rsidP="005109CF">
      <w:pPr>
        <w:jc w:val="both"/>
        <w:rPr>
          <w:sz w:val="28"/>
          <w:szCs w:val="28"/>
        </w:rPr>
      </w:pPr>
      <w:r>
        <w:rPr>
          <w:sz w:val="28"/>
          <w:szCs w:val="28"/>
        </w:rPr>
        <w:t>1.Методика оценки эффективности предпринимательской деятельности. Основные цели и задачи экономического анализа и оценка предпринимательской деятельности предприятия.</w:t>
      </w:r>
    </w:p>
    <w:p w:rsidR="00F54E75" w:rsidRDefault="00F54E75" w:rsidP="005109CF">
      <w:pPr>
        <w:jc w:val="both"/>
        <w:rPr>
          <w:sz w:val="28"/>
          <w:szCs w:val="28"/>
        </w:rPr>
      </w:pPr>
      <w:r>
        <w:rPr>
          <w:sz w:val="28"/>
          <w:szCs w:val="28"/>
        </w:rPr>
        <w:t>2. Анализ итогов деятельности – сравнение фактических и плановых показателей, оценка тесноты связи между затратами и результатами.</w:t>
      </w:r>
    </w:p>
    <w:p w:rsidR="00F54E75" w:rsidRDefault="00F54E75" w:rsidP="005109CF">
      <w:pPr>
        <w:jc w:val="both"/>
        <w:rPr>
          <w:sz w:val="28"/>
          <w:szCs w:val="28"/>
        </w:rPr>
      </w:pPr>
      <w:r>
        <w:rPr>
          <w:sz w:val="28"/>
          <w:szCs w:val="28"/>
        </w:rPr>
        <w:t>3. Анализ издержек производства – сравнение с издержками производства конкурентов.</w:t>
      </w:r>
    </w:p>
    <w:p w:rsidR="00F54E75" w:rsidRDefault="00F54E75" w:rsidP="005109CF">
      <w:pPr>
        <w:jc w:val="both"/>
        <w:rPr>
          <w:sz w:val="28"/>
          <w:szCs w:val="28"/>
        </w:rPr>
      </w:pPr>
      <w:r>
        <w:rPr>
          <w:sz w:val="28"/>
          <w:szCs w:val="28"/>
        </w:rPr>
        <w:t>4. Анализ продуктов на рынке сбыта.</w:t>
      </w:r>
    </w:p>
    <w:p w:rsidR="00F54E75" w:rsidRDefault="00F54E75" w:rsidP="005109CF">
      <w:pPr>
        <w:jc w:val="both"/>
        <w:rPr>
          <w:sz w:val="28"/>
          <w:szCs w:val="28"/>
        </w:rPr>
      </w:pPr>
      <w:r>
        <w:rPr>
          <w:sz w:val="28"/>
          <w:szCs w:val="28"/>
        </w:rPr>
        <w:t>5. Анализ конкурентного успеха: качество продукта, доля на рынке, расходы на маркетинг, результаты предприятия.</w:t>
      </w:r>
    </w:p>
    <w:p w:rsidR="00F54E75" w:rsidRDefault="00F54E75" w:rsidP="004E0384"/>
    <w:p w:rsidR="00F54E75" w:rsidRDefault="00F54E75" w:rsidP="004E0384">
      <w:pPr>
        <w:rPr>
          <w:b/>
          <w:sz w:val="28"/>
          <w:szCs w:val="28"/>
        </w:rPr>
      </w:pPr>
      <w:r>
        <w:t xml:space="preserve"> </w:t>
      </w:r>
      <w:r w:rsidRPr="005109CF">
        <w:rPr>
          <w:b/>
          <w:sz w:val="28"/>
          <w:szCs w:val="28"/>
        </w:rPr>
        <w:t>Текст первого вопроса</w:t>
      </w:r>
    </w:p>
    <w:p w:rsidR="00F54E75" w:rsidRPr="00202F9F" w:rsidRDefault="00F54E75" w:rsidP="005109CF">
      <w:pPr>
        <w:ind w:firstLine="567"/>
        <w:jc w:val="both"/>
        <w:rPr>
          <w:sz w:val="28"/>
          <w:szCs w:val="28"/>
        </w:rPr>
      </w:pPr>
      <w:r>
        <w:rPr>
          <w:sz w:val="28"/>
          <w:szCs w:val="28"/>
        </w:rPr>
        <w:t>В деятельности функционирования любого предприятия необходимо со</w:t>
      </w:r>
      <w:r w:rsidRPr="00202F9F">
        <w:rPr>
          <w:sz w:val="28"/>
          <w:szCs w:val="28"/>
        </w:rPr>
        <w:t>поставлять затраты и результаты работы, применять те</w:t>
      </w:r>
      <w:r>
        <w:rPr>
          <w:sz w:val="28"/>
          <w:szCs w:val="28"/>
        </w:rPr>
        <w:t xml:space="preserve"> </w:t>
      </w:r>
      <w:r w:rsidRPr="00202F9F">
        <w:rPr>
          <w:sz w:val="28"/>
          <w:szCs w:val="28"/>
        </w:rPr>
        <w:t>или иные показатели. По мере</w:t>
      </w:r>
      <w:r>
        <w:rPr>
          <w:sz w:val="28"/>
          <w:szCs w:val="28"/>
        </w:rPr>
        <w:t xml:space="preserve"> усложнения хозяйственного меха</w:t>
      </w:r>
      <w:r w:rsidRPr="00202F9F">
        <w:rPr>
          <w:sz w:val="28"/>
          <w:szCs w:val="28"/>
        </w:rPr>
        <w:t xml:space="preserve">низма </w:t>
      </w:r>
      <w:r>
        <w:rPr>
          <w:sz w:val="28"/>
          <w:szCs w:val="28"/>
        </w:rPr>
        <w:t>рынка</w:t>
      </w:r>
      <w:r w:rsidRPr="00202F9F">
        <w:rPr>
          <w:sz w:val="28"/>
          <w:szCs w:val="28"/>
        </w:rPr>
        <w:t xml:space="preserve"> система показателей также становится все более</w:t>
      </w:r>
      <w:r>
        <w:rPr>
          <w:sz w:val="28"/>
          <w:szCs w:val="28"/>
        </w:rPr>
        <w:t xml:space="preserve"> </w:t>
      </w:r>
      <w:r w:rsidRPr="00202F9F">
        <w:rPr>
          <w:sz w:val="28"/>
          <w:szCs w:val="28"/>
        </w:rPr>
        <w:t>сложной. Все показатели этой системы тесно взаимосвязаны друг с</w:t>
      </w:r>
      <w:r>
        <w:rPr>
          <w:sz w:val="28"/>
          <w:szCs w:val="28"/>
        </w:rPr>
        <w:t xml:space="preserve"> </w:t>
      </w:r>
      <w:r w:rsidRPr="00202F9F">
        <w:rPr>
          <w:sz w:val="28"/>
          <w:szCs w:val="28"/>
        </w:rPr>
        <w:t>другом, их можно разделить на две основные группы:</w:t>
      </w:r>
    </w:p>
    <w:p w:rsidR="00F54E75" w:rsidRPr="00202F9F" w:rsidRDefault="00F54E75" w:rsidP="005109CF">
      <w:pPr>
        <w:jc w:val="both"/>
        <w:rPr>
          <w:sz w:val="28"/>
          <w:szCs w:val="28"/>
        </w:rPr>
      </w:pPr>
      <w:r>
        <w:rPr>
          <w:sz w:val="28"/>
          <w:szCs w:val="28"/>
        </w:rPr>
        <w:t xml:space="preserve"> - </w:t>
      </w:r>
      <w:r w:rsidRPr="00202F9F">
        <w:rPr>
          <w:sz w:val="28"/>
          <w:szCs w:val="28"/>
        </w:rPr>
        <w:t>оценочные показатели (прибыль, товарооборот, условно-чистая продукция и пр.);</w:t>
      </w:r>
    </w:p>
    <w:p w:rsidR="00F54E75" w:rsidRPr="00202F9F" w:rsidRDefault="00F54E75" w:rsidP="005109CF">
      <w:pPr>
        <w:jc w:val="both"/>
        <w:rPr>
          <w:sz w:val="28"/>
          <w:szCs w:val="28"/>
        </w:rPr>
      </w:pPr>
      <w:r>
        <w:rPr>
          <w:sz w:val="28"/>
          <w:szCs w:val="28"/>
        </w:rPr>
        <w:t xml:space="preserve">- </w:t>
      </w:r>
      <w:r w:rsidRPr="00202F9F">
        <w:rPr>
          <w:sz w:val="28"/>
          <w:szCs w:val="28"/>
        </w:rPr>
        <w:t>показатели издержек производства (затрат на оплату труда,</w:t>
      </w:r>
      <w:r>
        <w:rPr>
          <w:sz w:val="28"/>
          <w:szCs w:val="28"/>
        </w:rPr>
        <w:t xml:space="preserve"> </w:t>
      </w:r>
      <w:r w:rsidRPr="00202F9F">
        <w:rPr>
          <w:sz w:val="28"/>
          <w:szCs w:val="28"/>
        </w:rPr>
        <w:t>амортизацию, на материально-энергетические ресурсы и пр.) .</w:t>
      </w:r>
    </w:p>
    <w:p w:rsidR="00F54E75" w:rsidRPr="00202F9F" w:rsidRDefault="00F54E75" w:rsidP="005109CF">
      <w:pPr>
        <w:jc w:val="both"/>
        <w:rPr>
          <w:sz w:val="28"/>
          <w:szCs w:val="28"/>
        </w:rPr>
      </w:pPr>
      <w:r w:rsidRPr="00202F9F">
        <w:rPr>
          <w:sz w:val="28"/>
          <w:szCs w:val="28"/>
        </w:rPr>
        <w:t>Главным и определяющим показателем оценки производственной деятельности предприятия в условиях рынка остается прибыль. Проблема лишь в том, как определить размер прибыли на</w:t>
      </w:r>
      <w:r>
        <w:rPr>
          <w:sz w:val="28"/>
          <w:szCs w:val="28"/>
        </w:rPr>
        <w:t xml:space="preserve"> </w:t>
      </w:r>
      <w:r w:rsidRPr="00202F9F">
        <w:rPr>
          <w:sz w:val="28"/>
          <w:szCs w:val="28"/>
        </w:rPr>
        <w:t>вложенный капитал. В зависимости от принятой методики измерения уровень рентабельности предприятия может существенно меняться.</w:t>
      </w:r>
    </w:p>
    <w:p w:rsidR="00F54E75" w:rsidRPr="00202F9F" w:rsidRDefault="00F54E75" w:rsidP="005109CF">
      <w:pPr>
        <w:jc w:val="both"/>
        <w:rPr>
          <w:sz w:val="28"/>
          <w:szCs w:val="28"/>
        </w:rPr>
      </w:pPr>
      <w:r w:rsidRPr="00202F9F">
        <w:rPr>
          <w:sz w:val="28"/>
          <w:szCs w:val="28"/>
        </w:rPr>
        <w:t>На размер прибыли предприятия влияет множество как внутренних, так и внешних факторов: темпы инфляции, особенности</w:t>
      </w:r>
      <w:r>
        <w:rPr>
          <w:sz w:val="28"/>
          <w:szCs w:val="28"/>
        </w:rPr>
        <w:t xml:space="preserve"> </w:t>
      </w:r>
      <w:r w:rsidRPr="00202F9F">
        <w:rPr>
          <w:sz w:val="28"/>
          <w:szCs w:val="28"/>
        </w:rPr>
        <w:t>налогообложения и т.д. Методика определения размера прибыли</w:t>
      </w:r>
      <w:r>
        <w:rPr>
          <w:sz w:val="28"/>
          <w:szCs w:val="28"/>
        </w:rPr>
        <w:t xml:space="preserve"> </w:t>
      </w:r>
      <w:r w:rsidRPr="00202F9F">
        <w:rPr>
          <w:sz w:val="28"/>
          <w:szCs w:val="28"/>
        </w:rPr>
        <w:t xml:space="preserve">меняется от отрасли к отрасли, различается на уровне корпорации, ее отделений и тд. </w:t>
      </w:r>
    </w:p>
    <w:p w:rsidR="00F54E75" w:rsidRPr="00202F9F" w:rsidRDefault="00F54E75" w:rsidP="005109CF">
      <w:pPr>
        <w:jc w:val="both"/>
        <w:rPr>
          <w:sz w:val="28"/>
          <w:szCs w:val="28"/>
        </w:rPr>
      </w:pPr>
      <w:r w:rsidRPr="00202F9F">
        <w:rPr>
          <w:sz w:val="28"/>
          <w:szCs w:val="28"/>
        </w:rPr>
        <w:t>В целом среди оценочных показателей производственной деятельности можно выделить следующие:</w:t>
      </w:r>
    </w:p>
    <w:p w:rsidR="00F54E75" w:rsidRPr="00202F9F" w:rsidRDefault="00F54E75" w:rsidP="005109CF">
      <w:pPr>
        <w:jc w:val="both"/>
        <w:rPr>
          <w:sz w:val="28"/>
          <w:szCs w:val="28"/>
        </w:rPr>
      </w:pPr>
      <w:r>
        <w:rPr>
          <w:sz w:val="28"/>
          <w:szCs w:val="28"/>
        </w:rPr>
        <w:t xml:space="preserve">- </w:t>
      </w:r>
      <w:r w:rsidRPr="00202F9F">
        <w:rPr>
          <w:sz w:val="28"/>
          <w:szCs w:val="28"/>
        </w:rPr>
        <w:t>оборот предприятия (объем продаж, выручка от реализации</w:t>
      </w:r>
      <w:r>
        <w:rPr>
          <w:sz w:val="28"/>
          <w:szCs w:val="28"/>
        </w:rPr>
        <w:t xml:space="preserve"> </w:t>
      </w:r>
      <w:r w:rsidRPr="00202F9F">
        <w:rPr>
          <w:sz w:val="28"/>
          <w:szCs w:val="28"/>
        </w:rPr>
        <w:t>или товарооборот предприятия);</w:t>
      </w:r>
    </w:p>
    <w:p w:rsidR="00F54E75" w:rsidRPr="00202F9F" w:rsidRDefault="00F54E75" w:rsidP="005109CF">
      <w:pPr>
        <w:jc w:val="both"/>
        <w:rPr>
          <w:sz w:val="28"/>
          <w:szCs w:val="28"/>
        </w:rPr>
      </w:pPr>
      <w:r>
        <w:rPr>
          <w:sz w:val="28"/>
          <w:szCs w:val="28"/>
        </w:rPr>
        <w:t>- в</w:t>
      </w:r>
      <w:r w:rsidRPr="00202F9F">
        <w:rPr>
          <w:sz w:val="28"/>
          <w:szCs w:val="28"/>
        </w:rPr>
        <w:t>аловая</w:t>
      </w:r>
      <w:r>
        <w:rPr>
          <w:sz w:val="28"/>
          <w:szCs w:val="28"/>
        </w:rPr>
        <w:t xml:space="preserve"> </w:t>
      </w:r>
      <w:r w:rsidRPr="00202F9F">
        <w:rPr>
          <w:sz w:val="28"/>
          <w:szCs w:val="28"/>
        </w:rPr>
        <w:t>прибыль;</w:t>
      </w:r>
    </w:p>
    <w:p w:rsidR="00F54E75" w:rsidRPr="00202F9F" w:rsidRDefault="00F54E75" w:rsidP="005109CF">
      <w:pPr>
        <w:jc w:val="both"/>
        <w:rPr>
          <w:sz w:val="28"/>
          <w:szCs w:val="28"/>
        </w:rPr>
      </w:pPr>
      <w:r>
        <w:rPr>
          <w:sz w:val="28"/>
          <w:szCs w:val="28"/>
        </w:rPr>
        <w:t xml:space="preserve">- </w:t>
      </w:r>
      <w:r w:rsidRPr="00202F9F">
        <w:rPr>
          <w:sz w:val="28"/>
          <w:szCs w:val="28"/>
        </w:rPr>
        <w:t>прибыль после уплаты процентов и дивидендов;</w:t>
      </w:r>
    </w:p>
    <w:p w:rsidR="00F54E75" w:rsidRPr="00202F9F" w:rsidRDefault="00F54E75" w:rsidP="005109CF">
      <w:pPr>
        <w:jc w:val="both"/>
        <w:rPr>
          <w:sz w:val="28"/>
          <w:szCs w:val="28"/>
        </w:rPr>
      </w:pPr>
      <w:r>
        <w:rPr>
          <w:sz w:val="28"/>
          <w:szCs w:val="28"/>
        </w:rPr>
        <w:t xml:space="preserve">- </w:t>
      </w:r>
      <w:r w:rsidRPr="00202F9F">
        <w:rPr>
          <w:sz w:val="28"/>
          <w:szCs w:val="28"/>
        </w:rPr>
        <w:t>прибыль после уплаты налогов.</w:t>
      </w:r>
    </w:p>
    <w:p w:rsidR="00F54E75" w:rsidRDefault="00F54E75" w:rsidP="005109CF">
      <w:pPr>
        <w:jc w:val="both"/>
        <w:rPr>
          <w:sz w:val="28"/>
          <w:szCs w:val="28"/>
        </w:rPr>
      </w:pPr>
      <w:r w:rsidRPr="00202F9F">
        <w:rPr>
          <w:sz w:val="28"/>
          <w:szCs w:val="28"/>
        </w:rPr>
        <w:t>Все эти показатели необходимы во внутрипроизводственном</w:t>
      </w:r>
      <w:r>
        <w:rPr>
          <w:sz w:val="28"/>
          <w:szCs w:val="28"/>
        </w:rPr>
        <w:t xml:space="preserve"> </w:t>
      </w:r>
      <w:r w:rsidRPr="00202F9F">
        <w:rPr>
          <w:sz w:val="28"/>
          <w:szCs w:val="28"/>
        </w:rPr>
        <w:t>управлении для эффективного контроля за производством, финансовым положением и для выработки и принятия решений. Некото</w:t>
      </w:r>
      <w:r w:rsidRPr="00C114E5">
        <w:rPr>
          <w:sz w:val="28"/>
          <w:szCs w:val="28"/>
        </w:rPr>
        <w:t>рые из перечисленных показат</w:t>
      </w:r>
      <w:r>
        <w:rPr>
          <w:sz w:val="28"/>
          <w:szCs w:val="28"/>
        </w:rPr>
        <w:t>елей играют важную роль в разра</w:t>
      </w:r>
      <w:r w:rsidRPr="00C114E5">
        <w:rPr>
          <w:sz w:val="28"/>
          <w:szCs w:val="28"/>
        </w:rPr>
        <w:t>ботке системы стимулирования труда на предприятии.</w:t>
      </w:r>
    </w:p>
    <w:p w:rsidR="00F54E75" w:rsidRDefault="00F54E75" w:rsidP="005109CF">
      <w:pPr>
        <w:jc w:val="both"/>
        <w:rPr>
          <w:sz w:val="28"/>
          <w:szCs w:val="28"/>
        </w:rPr>
      </w:pPr>
    </w:p>
    <w:p w:rsidR="00F54E75" w:rsidRPr="00401CD1" w:rsidRDefault="00F54E75" w:rsidP="005109CF">
      <w:pPr>
        <w:jc w:val="both"/>
        <w:rPr>
          <w:b/>
          <w:sz w:val="28"/>
          <w:szCs w:val="28"/>
        </w:rPr>
      </w:pPr>
      <w:r w:rsidRPr="00401CD1">
        <w:rPr>
          <w:b/>
          <w:sz w:val="28"/>
          <w:szCs w:val="28"/>
        </w:rPr>
        <w:t>Текст второго вопроса</w:t>
      </w:r>
    </w:p>
    <w:p w:rsidR="00F54E75" w:rsidRPr="00C114E5" w:rsidRDefault="00F54E75" w:rsidP="005109CF">
      <w:pPr>
        <w:jc w:val="both"/>
        <w:rPr>
          <w:sz w:val="28"/>
          <w:szCs w:val="28"/>
        </w:rPr>
      </w:pPr>
      <w:r w:rsidRPr="00C114E5">
        <w:rPr>
          <w:sz w:val="28"/>
          <w:szCs w:val="28"/>
        </w:rPr>
        <w:t>Важным из оц</w:t>
      </w:r>
      <w:r>
        <w:rPr>
          <w:sz w:val="28"/>
          <w:szCs w:val="28"/>
        </w:rPr>
        <w:t>ено</w:t>
      </w:r>
      <w:r w:rsidRPr="00C114E5">
        <w:rPr>
          <w:sz w:val="28"/>
          <w:szCs w:val="28"/>
        </w:rPr>
        <w:t>чных показателей является оборот предприятия. Он определяется как общий об</w:t>
      </w:r>
      <w:r>
        <w:rPr>
          <w:sz w:val="28"/>
          <w:szCs w:val="28"/>
        </w:rPr>
        <w:t>ъем продаж, т.е. стоимость това</w:t>
      </w:r>
      <w:r w:rsidRPr="00C114E5">
        <w:rPr>
          <w:sz w:val="28"/>
          <w:szCs w:val="28"/>
        </w:rPr>
        <w:t>ров и услуг, реализованных потребителям. При измерении оборота</w:t>
      </w:r>
      <w:r>
        <w:rPr>
          <w:sz w:val="28"/>
          <w:szCs w:val="28"/>
        </w:rPr>
        <w:t xml:space="preserve"> </w:t>
      </w:r>
      <w:r w:rsidRPr="00C114E5">
        <w:rPr>
          <w:sz w:val="28"/>
          <w:szCs w:val="28"/>
        </w:rPr>
        <w:t>предприятия важным считает</w:t>
      </w:r>
      <w:r>
        <w:rPr>
          <w:sz w:val="28"/>
          <w:szCs w:val="28"/>
        </w:rPr>
        <w:t>ся период, за который он подсчи</w:t>
      </w:r>
      <w:r w:rsidRPr="00C114E5">
        <w:rPr>
          <w:sz w:val="28"/>
          <w:szCs w:val="28"/>
        </w:rPr>
        <w:t>тывается (неделя, месяц, квартал, год), поскол</w:t>
      </w:r>
      <w:r>
        <w:rPr>
          <w:sz w:val="28"/>
          <w:szCs w:val="28"/>
        </w:rPr>
        <w:t>ьку</w:t>
      </w:r>
      <w:r w:rsidRPr="00C114E5">
        <w:rPr>
          <w:sz w:val="28"/>
          <w:szCs w:val="28"/>
        </w:rPr>
        <w:t xml:space="preserve"> этот показатель</w:t>
      </w:r>
      <w:r>
        <w:rPr>
          <w:sz w:val="28"/>
          <w:szCs w:val="28"/>
        </w:rPr>
        <w:t xml:space="preserve"> </w:t>
      </w:r>
      <w:r w:rsidRPr="00C114E5">
        <w:rPr>
          <w:sz w:val="28"/>
          <w:szCs w:val="28"/>
        </w:rPr>
        <w:t>подвержен сильному влиянию инфляционных процессов. Наиболее</w:t>
      </w:r>
      <w:r>
        <w:rPr>
          <w:sz w:val="28"/>
          <w:szCs w:val="28"/>
        </w:rPr>
        <w:t xml:space="preserve"> </w:t>
      </w:r>
      <w:r w:rsidRPr="00C114E5">
        <w:rPr>
          <w:sz w:val="28"/>
          <w:szCs w:val="28"/>
        </w:rPr>
        <w:t>важно поэтому его измерение в не</w:t>
      </w:r>
      <w:r>
        <w:rPr>
          <w:sz w:val="28"/>
          <w:szCs w:val="28"/>
        </w:rPr>
        <w:t>изменных ценах, но для оператив</w:t>
      </w:r>
      <w:r w:rsidRPr="00C114E5">
        <w:rPr>
          <w:sz w:val="28"/>
          <w:szCs w:val="28"/>
        </w:rPr>
        <w:t>ного учета и текущего планирования оборот может определяться и</w:t>
      </w:r>
      <w:r>
        <w:rPr>
          <w:sz w:val="28"/>
          <w:szCs w:val="28"/>
        </w:rPr>
        <w:t xml:space="preserve"> </w:t>
      </w:r>
      <w:r w:rsidRPr="00C114E5">
        <w:rPr>
          <w:sz w:val="28"/>
          <w:szCs w:val="28"/>
        </w:rPr>
        <w:t>в теку</w:t>
      </w:r>
      <w:r>
        <w:rPr>
          <w:sz w:val="28"/>
          <w:szCs w:val="28"/>
        </w:rPr>
        <w:t>щих</w:t>
      </w:r>
      <w:r w:rsidRPr="00C114E5">
        <w:rPr>
          <w:sz w:val="28"/>
          <w:szCs w:val="28"/>
        </w:rPr>
        <w:t xml:space="preserve"> ценах</w:t>
      </w:r>
    </w:p>
    <w:p w:rsidR="00F54E75" w:rsidRPr="00C114E5" w:rsidRDefault="00F54E75" w:rsidP="00401CD1">
      <w:pPr>
        <w:jc w:val="both"/>
        <w:rPr>
          <w:sz w:val="28"/>
          <w:szCs w:val="28"/>
        </w:rPr>
      </w:pPr>
      <w:r w:rsidRPr="00C114E5">
        <w:rPr>
          <w:sz w:val="28"/>
          <w:szCs w:val="28"/>
        </w:rPr>
        <w:t>Определение оборота затруднено в крупных предприятиях, особенно конгломератах.</w:t>
      </w:r>
    </w:p>
    <w:p w:rsidR="00F54E75" w:rsidRPr="00C114E5" w:rsidRDefault="00F54E75" w:rsidP="00401CD1">
      <w:pPr>
        <w:jc w:val="both"/>
        <w:rPr>
          <w:sz w:val="28"/>
          <w:szCs w:val="28"/>
        </w:rPr>
      </w:pPr>
      <w:r w:rsidRPr="00C114E5">
        <w:rPr>
          <w:sz w:val="28"/>
          <w:szCs w:val="28"/>
        </w:rPr>
        <w:t>Если вычесть из размера оборота предприятия стоимость покупных сырья, материалов, полуфабрикатов, другие переменные</w:t>
      </w:r>
      <w:r>
        <w:rPr>
          <w:sz w:val="28"/>
          <w:szCs w:val="28"/>
        </w:rPr>
        <w:t xml:space="preserve"> </w:t>
      </w:r>
      <w:r w:rsidRPr="00C114E5">
        <w:rPr>
          <w:sz w:val="28"/>
          <w:szCs w:val="28"/>
        </w:rPr>
        <w:t xml:space="preserve">издержки, то получим другой показатель </w:t>
      </w:r>
      <w:r>
        <w:rPr>
          <w:sz w:val="28"/>
          <w:szCs w:val="28"/>
        </w:rPr>
        <w:t xml:space="preserve">- </w:t>
      </w:r>
      <w:r w:rsidRPr="00C114E5">
        <w:rPr>
          <w:sz w:val="28"/>
          <w:szCs w:val="28"/>
        </w:rPr>
        <w:t>валовую прибыль (ВП).</w:t>
      </w:r>
    </w:p>
    <w:p w:rsidR="00F54E75" w:rsidRPr="00C114E5" w:rsidRDefault="00F54E75" w:rsidP="00401CD1">
      <w:pPr>
        <w:jc w:val="both"/>
        <w:rPr>
          <w:sz w:val="28"/>
          <w:szCs w:val="28"/>
        </w:rPr>
      </w:pPr>
      <w:r w:rsidRPr="00C114E5">
        <w:rPr>
          <w:sz w:val="28"/>
          <w:szCs w:val="28"/>
        </w:rPr>
        <w:t xml:space="preserve">Данный показатель (ВП) </w:t>
      </w:r>
      <w:r>
        <w:rPr>
          <w:sz w:val="28"/>
          <w:szCs w:val="28"/>
        </w:rPr>
        <w:t>-</w:t>
      </w:r>
      <w:r w:rsidRPr="00C114E5">
        <w:rPr>
          <w:sz w:val="28"/>
          <w:szCs w:val="28"/>
        </w:rPr>
        <w:t xml:space="preserve"> один из наиболее распространенных оценочных показателей. В краткосрочном плане пользоваться</w:t>
      </w:r>
      <w:r>
        <w:rPr>
          <w:sz w:val="28"/>
          <w:szCs w:val="28"/>
        </w:rPr>
        <w:t xml:space="preserve"> </w:t>
      </w:r>
      <w:r w:rsidRPr="00C114E5">
        <w:rPr>
          <w:sz w:val="28"/>
          <w:szCs w:val="28"/>
        </w:rPr>
        <w:t>показателем ВП во всех отношениях удобнее, нежели оборотом</w:t>
      </w:r>
      <w:r>
        <w:rPr>
          <w:sz w:val="28"/>
          <w:szCs w:val="28"/>
        </w:rPr>
        <w:t xml:space="preserve"> </w:t>
      </w:r>
      <w:r w:rsidRPr="00C114E5">
        <w:rPr>
          <w:sz w:val="28"/>
          <w:szCs w:val="28"/>
        </w:rPr>
        <w:t>предприятия. ВП широко приме</w:t>
      </w:r>
      <w:r>
        <w:rPr>
          <w:sz w:val="28"/>
          <w:szCs w:val="28"/>
        </w:rPr>
        <w:t>няется в тех отраслях промышлен</w:t>
      </w:r>
      <w:r w:rsidRPr="00C114E5">
        <w:rPr>
          <w:sz w:val="28"/>
          <w:szCs w:val="28"/>
        </w:rPr>
        <w:t>ности, где невелика доля посто</w:t>
      </w:r>
      <w:r>
        <w:rPr>
          <w:sz w:val="28"/>
          <w:szCs w:val="28"/>
        </w:rPr>
        <w:t>янных издержек и велика доля переменных издержек</w:t>
      </w:r>
      <w:r w:rsidRPr="00C114E5">
        <w:rPr>
          <w:sz w:val="28"/>
          <w:szCs w:val="28"/>
        </w:rPr>
        <w:t>, материаль</w:t>
      </w:r>
      <w:r>
        <w:rPr>
          <w:sz w:val="28"/>
          <w:szCs w:val="28"/>
        </w:rPr>
        <w:t>но-энергетических затрат в себе</w:t>
      </w:r>
      <w:r w:rsidRPr="00C114E5">
        <w:rPr>
          <w:sz w:val="28"/>
          <w:szCs w:val="28"/>
        </w:rPr>
        <w:t>стоимости продукции. С другой стороны, показатель валовой</w:t>
      </w:r>
      <w:r>
        <w:rPr>
          <w:sz w:val="28"/>
          <w:szCs w:val="28"/>
        </w:rPr>
        <w:t xml:space="preserve"> </w:t>
      </w:r>
      <w:r w:rsidRPr="00C114E5">
        <w:rPr>
          <w:sz w:val="28"/>
          <w:szCs w:val="28"/>
        </w:rPr>
        <w:t>прибыли в качестве оценочного неприменим в капиталоемких отраслях промышленности, где размер прибыли определяется прежде</w:t>
      </w:r>
      <w:r>
        <w:rPr>
          <w:sz w:val="28"/>
          <w:szCs w:val="28"/>
        </w:rPr>
        <w:t xml:space="preserve"> </w:t>
      </w:r>
      <w:r w:rsidRPr="00C114E5">
        <w:rPr>
          <w:sz w:val="28"/>
          <w:szCs w:val="28"/>
        </w:rPr>
        <w:t>всего уровнем использования производственного оборудования,</w:t>
      </w:r>
      <w:r>
        <w:rPr>
          <w:sz w:val="28"/>
          <w:szCs w:val="28"/>
        </w:rPr>
        <w:t xml:space="preserve"> </w:t>
      </w:r>
      <w:r w:rsidRPr="00C114E5">
        <w:rPr>
          <w:sz w:val="28"/>
          <w:szCs w:val="28"/>
        </w:rPr>
        <w:t>уровнем организации производ</w:t>
      </w:r>
      <w:r>
        <w:rPr>
          <w:sz w:val="28"/>
          <w:szCs w:val="28"/>
        </w:rPr>
        <w:t>ства и слабо подвержен воздейст</w:t>
      </w:r>
      <w:r w:rsidRPr="00C114E5">
        <w:rPr>
          <w:sz w:val="28"/>
          <w:szCs w:val="28"/>
        </w:rPr>
        <w:t>вию конъюнктуры цен на сырье, н</w:t>
      </w:r>
      <w:r>
        <w:rPr>
          <w:sz w:val="28"/>
          <w:szCs w:val="28"/>
        </w:rPr>
        <w:t>е зависит от экономии материаль</w:t>
      </w:r>
      <w:r w:rsidRPr="00C114E5">
        <w:rPr>
          <w:sz w:val="28"/>
          <w:szCs w:val="28"/>
        </w:rPr>
        <w:t>ных затрат. Также ВП не подход</w:t>
      </w:r>
      <w:r>
        <w:rPr>
          <w:sz w:val="28"/>
          <w:szCs w:val="28"/>
        </w:rPr>
        <w:t>ит в качестве оценочного показа</w:t>
      </w:r>
      <w:r w:rsidRPr="00C114E5">
        <w:rPr>
          <w:sz w:val="28"/>
          <w:szCs w:val="28"/>
        </w:rPr>
        <w:t>теля для предприятий с подвижной структурой издержек</w:t>
      </w:r>
      <w:r>
        <w:rPr>
          <w:sz w:val="28"/>
          <w:szCs w:val="28"/>
        </w:rPr>
        <w:t xml:space="preserve"> </w:t>
      </w:r>
      <w:r w:rsidRPr="00C114E5">
        <w:rPr>
          <w:sz w:val="28"/>
          <w:szCs w:val="28"/>
        </w:rPr>
        <w:t>производства, с меняющейся постоянно</w:t>
      </w:r>
      <w:r>
        <w:rPr>
          <w:sz w:val="28"/>
          <w:szCs w:val="28"/>
        </w:rPr>
        <w:t>й и переменной частями се</w:t>
      </w:r>
      <w:r w:rsidRPr="00C114E5">
        <w:rPr>
          <w:sz w:val="28"/>
          <w:szCs w:val="28"/>
        </w:rPr>
        <w:t>бестоимости. Основная проблема при расчете валовой прибыли</w:t>
      </w:r>
      <w:r>
        <w:rPr>
          <w:sz w:val="28"/>
          <w:szCs w:val="28"/>
        </w:rPr>
        <w:t xml:space="preserve"> -</w:t>
      </w:r>
      <w:r w:rsidRPr="00C114E5">
        <w:rPr>
          <w:sz w:val="28"/>
          <w:szCs w:val="28"/>
        </w:rPr>
        <w:t>определение уровня запасов и размеров незавершенного производства. С учетом инфляции эти п</w:t>
      </w:r>
      <w:r>
        <w:rPr>
          <w:sz w:val="28"/>
          <w:szCs w:val="28"/>
        </w:rPr>
        <w:t xml:space="preserve">оказатели издержек могут существенно деформировать </w:t>
      </w:r>
      <w:r w:rsidRPr="00C114E5">
        <w:rPr>
          <w:sz w:val="28"/>
          <w:szCs w:val="28"/>
        </w:rPr>
        <w:t>величину данного показателя в различных</w:t>
      </w:r>
      <w:r>
        <w:rPr>
          <w:sz w:val="28"/>
          <w:szCs w:val="28"/>
        </w:rPr>
        <w:t xml:space="preserve"> </w:t>
      </w:r>
      <w:r w:rsidRPr="00C114E5">
        <w:rPr>
          <w:sz w:val="28"/>
          <w:szCs w:val="28"/>
        </w:rPr>
        <w:t>компаниях.</w:t>
      </w:r>
    </w:p>
    <w:p w:rsidR="00F54E75" w:rsidRDefault="00F54E75" w:rsidP="00401CD1">
      <w:pPr>
        <w:jc w:val="both"/>
        <w:rPr>
          <w:sz w:val="28"/>
          <w:szCs w:val="28"/>
        </w:rPr>
      </w:pPr>
      <w:r w:rsidRPr="00C114E5">
        <w:rPr>
          <w:sz w:val="28"/>
          <w:szCs w:val="28"/>
        </w:rPr>
        <w:t>Если из валовой прибыли вычесть накладные расходы и сумму</w:t>
      </w:r>
      <w:r>
        <w:rPr>
          <w:sz w:val="28"/>
          <w:szCs w:val="28"/>
        </w:rPr>
        <w:t xml:space="preserve"> </w:t>
      </w:r>
      <w:r w:rsidRPr="00C114E5">
        <w:rPr>
          <w:sz w:val="28"/>
          <w:szCs w:val="28"/>
        </w:rPr>
        <w:t>амортизационных отчислений,</w:t>
      </w:r>
      <w:r>
        <w:rPr>
          <w:sz w:val="28"/>
          <w:szCs w:val="28"/>
        </w:rPr>
        <w:t xml:space="preserve"> то получим "условно-чистую при</w:t>
      </w:r>
      <w:r w:rsidRPr="00C114E5">
        <w:rPr>
          <w:sz w:val="28"/>
          <w:szCs w:val="28"/>
        </w:rPr>
        <w:t>быль" предприятия, или, как ее еще называют, прибыль до уплаты</w:t>
      </w:r>
      <w:r>
        <w:rPr>
          <w:sz w:val="28"/>
          <w:szCs w:val="28"/>
        </w:rPr>
        <w:t xml:space="preserve"> </w:t>
      </w:r>
      <w:r w:rsidRPr="00C114E5">
        <w:rPr>
          <w:sz w:val="28"/>
          <w:szCs w:val="28"/>
        </w:rPr>
        <w:t>процентов за кредит и налогов.</w:t>
      </w:r>
    </w:p>
    <w:p w:rsidR="00F54E75" w:rsidRPr="009E0EDC" w:rsidRDefault="00F54E75" w:rsidP="00401CD1">
      <w:pPr>
        <w:jc w:val="both"/>
        <w:rPr>
          <w:sz w:val="28"/>
          <w:szCs w:val="28"/>
        </w:rPr>
      </w:pPr>
      <w:r w:rsidRPr="009E0EDC">
        <w:rPr>
          <w:sz w:val="28"/>
          <w:szCs w:val="28"/>
        </w:rPr>
        <w:t>Данный показатель производственно-хозяйственной деятельности пригоден в качестве оценочного практически для всех сфер</w:t>
      </w:r>
      <w:r>
        <w:rPr>
          <w:sz w:val="28"/>
          <w:szCs w:val="28"/>
        </w:rPr>
        <w:t xml:space="preserve"> </w:t>
      </w:r>
      <w:r w:rsidRPr="009E0EDC">
        <w:rPr>
          <w:sz w:val="28"/>
          <w:szCs w:val="28"/>
        </w:rPr>
        <w:t>бизнеса.</w:t>
      </w:r>
    </w:p>
    <w:p w:rsidR="00F54E75" w:rsidRPr="009E0EDC" w:rsidRDefault="00F54E75" w:rsidP="00401CD1">
      <w:pPr>
        <w:jc w:val="both"/>
        <w:rPr>
          <w:sz w:val="28"/>
          <w:szCs w:val="28"/>
        </w:rPr>
      </w:pPr>
      <w:r w:rsidRPr="009E0EDC">
        <w:rPr>
          <w:sz w:val="28"/>
          <w:szCs w:val="28"/>
        </w:rPr>
        <w:t>Хотя применительно к мел</w:t>
      </w:r>
      <w:r>
        <w:rPr>
          <w:sz w:val="28"/>
          <w:szCs w:val="28"/>
        </w:rPr>
        <w:t>кому бизнесу условно-чистую при</w:t>
      </w:r>
      <w:r w:rsidRPr="009E0EDC">
        <w:rPr>
          <w:sz w:val="28"/>
          <w:szCs w:val="28"/>
        </w:rPr>
        <w:t>быль часто смешивают с пред</w:t>
      </w:r>
      <w:r>
        <w:rPr>
          <w:sz w:val="28"/>
          <w:szCs w:val="28"/>
        </w:rPr>
        <w:t>принимательским доходом владель</w:t>
      </w:r>
      <w:r w:rsidRPr="009E0EDC">
        <w:rPr>
          <w:sz w:val="28"/>
          <w:szCs w:val="28"/>
        </w:rPr>
        <w:t>цев предприятий, она является о</w:t>
      </w:r>
      <w:r>
        <w:rPr>
          <w:sz w:val="28"/>
          <w:szCs w:val="28"/>
        </w:rPr>
        <w:t>сновой для определения премиаль</w:t>
      </w:r>
      <w:r w:rsidRPr="009E0EDC">
        <w:rPr>
          <w:sz w:val="28"/>
          <w:szCs w:val="28"/>
        </w:rPr>
        <w:t>ного фонда для рабочих и служащих.</w:t>
      </w:r>
    </w:p>
    <w:p w:rsidR="00F54E75" w:rsidRPr="009E0EDC" w:rsidRDefault="00F54E75" w:rsidP="00401CD1">
      <w:pPr>
        <w:jc w:val="both"/>
        <w:rPr>
          <w:sz w:val="28"/>
          <w:szCs w:val="28"/>
        </w:rPr>
      </w:pPr>
      <w:r w:rsidRPr="009E0EDC">
        <w:rPr>
          <w:sz w:val="28"/>
          <w:szCs w:val="28"/>
        </w:rPr>
        <w:t>Добавив к величине условн</w:t>
      </w:r>
      <w:r>
        <w:rPr>
          <w:sz w:val="28"/>
          <w:szCs w:val="28"/>
        </w:rPr>
        <w:t>о-чистой прибыли издержки на за</w:t>
      </w:r>
      <w:r w:rsidRPr="009E0EDC">
        <w:rPr>
          <w:sz w:val="28"/>
          <w:szCs w:val="28"/>
        </w:rPr>
        <w:t>работную плату рабочих и служ</w:t>
      </w:r>
      <w:r>
        <w:rPr>
          <w:sz w:val="28"/>
          <w:szCs w:val="28"/>
        </w:rPr>
        <w:t>ащих, получаем показатель услов</w:t>
      </w:r>
      <w:r w:rsidRPr="009E0EDC">
        <w:rPr>
          <w:sz w:val="28"/>
          <w:szCs w:val="28"/>
        </w:rPr>
        <w:t>но-чистой продукции (УЧП). Размер условно-чистой продукции</w:t>
      </w:r>
      <w:r>
        <w:rPr>
          <w:sz w:val="28"/>
          <w:szCs w:val="28"/>
        </w:rPr>
        <w:t xml:space="preserve"> </w:t>
      </w:r>
      <w:r w:rsidRPr="009E0EDC">
        <w:rPr>
          <w:sz w:val="28"/>
          <w:szCs w:val="28"/>
        </w:rPr>
        <w:t>можно также определить как р</w:t>
      </w:r>
      <w:r>
        <w:rPr>
          <w:sz w:val="28"/>
          <w:szCs w:val="28"/>
        </w:rPr>
        <w:t>азницу между стоимостью реализо</w:t>
      </w:r>
      <w:r w:rsidRPr="009E0EDC">
        <w:rPr>
          <w:sz w:val="28"/>
          <w:szCs w:val="28"/>
        </w:rPr>
        <w:t>ванной продукции (оборотом) и с</w:t>
      </w:r>
      <w:r>
        <w:rPr>
          <w:sz w:val="28"/>
          <w:szCs w:val="28"/>
        </w:rPr>
        <w:t>тоимостью затраченных на ее про</w:t>
      </w:r>
      <w:r w:rsidRPr="009E0EDC">
        <w:rPr>
          <w:sz w:val="28"/>
          <w:szCs w:val="28"/>
        </w:rPr>
        <w:t>изводство ресурсов (покупных м</w:t>
      </w:r>
      <w:r>
        <w:rPr>
          <w:sz w:val="28"/>
          <w:szCs w:val="28"/>
        </w:rPr>
        <w:t>атериалов, услуг, выплат субпод</w:t>
      </w:r>
      <w:r w:rsidRPr="009E0EDC">
        <w:rPr>
          <w:sz w:val="28"/>
          <w:szCs w:val="28"/>
        </w:rPr>
        <w:t>рядчикам, амортизационных отчислений, затрат на ремонт и т.п</w:t>
      </w:r>
      <w:r>
        <w:rPr>
          <w:sz w:val="28"/>
          <w:szCs w:val="28"/>
        </w:rPr>
        <w:t>.)</w:t>
      </w:r>
      <w:r w:rsidRPr="009E0EDC">
        <w:rPr>
          <w:sz w:val="28"/>
          <w:szCs w:val="28"/>
        </w:rPr>
        <w:t>.</w:t>
      </w:r>
      <w:r>
        <w:rPr>
          <w:sz w:val="28"/>
          <w:szCs w:val="28"/>
        </w:rPr>
        <w:t xml:space="preserve"> </w:t>
      </w:r>
      <w:r w:rsidRPr="009E0EDC">
        <w:rPr>
          <w:sz w:val="28"/>
          <w:szCs w:val="28"/>
        </w:rPr>
        <w:t>При расчете условно-чистой пр</w:t>
      </w:r>
      <w:r>
        <w:rPr>
          <w:sz w:val="28"/>
          <w:szCs w:val="28"/>
        </w:rPr>
        <w:t>одукции и соответствующих произ</w:t>
      </w:r>
      <w:r w:rsidRPr="009E0EDC">
        <w:rPr>
          <w:sz w:val="28"/>
          <w:szCs w:val="28"/>
        </w:rPr>
        <w:t>водственных затрат применяютс</w:t>
      </w:r>
      <w:r>
        <w:rPr>
          <w:sz w:val="28"/>
          <w:szCs w:val="28"/>
        </w:rPr>
        <w:t>я текущие цены. Рост условно-чи</w:t>
      </w:r>
      <w:r w:rsidRPr="009E0EDC">
        <w:rPr>
          <w:sz w:val="28"/>
          <w:szCs w:val="28"/>
        </w:rPr>
        <w:t xml:space="preserve">стой продукции </w:t>
      </w:r>
      <w:r>
        <w:rPr>
          <w:sz w:val="28"/>
          <w:szCs w:val="28"/>
        </w:rPr>
        <w:t>-</w:t>
      </w:r>
      <w:r w:rsidRPr="009E0EDC">
        <w:rPr>
          <w:sz w:val="28"/>
          <w:szCs w:val="28"/>
        </w:rPr>
        <w:t xml:space="preserve"> показатель у</w:t>
      </w:r>
      <w:r>
        <w:rPr>
          <w:sz w:val="28"/>
          <w:szCs w:val="28"/>
        </w:rPr>
        <w:t>спешной хозяйственной деятельно</w:t>
      </w:r>
      <w:r w:rsidRPr="009E0EDC">
        <w:rPr>
          <w:sz w:val="28"/>
          <w:szCs w:val="28"/>
        </w:rPr>
        <w:t>сти вне зависимости от темпов и масштабов инфляции.</w:t>
      </w:r>
    </w:p>
    <w:p w:rsidR="00F54E75" w:rsidRPr="009E0EDC" w:rsidRDefault="00F54E75" w:rsidP="00401CD1">
      <w:pPr>
        <w:jc w:val="both"/>
        <w:rPr>
          <w:sz w:val="28"/>
          <w:szCs w:val="28"/>
        </w:rPr>
      </w:pPr>
      <w:r w:rsidRPr="009E0EDC">
        <w:rPr>
          <w:sz w:val="28"/>
          <w:szCs w:val="28"/>
        </w:rPr>
        <w:t>Применение на практике этого показателя во многом сходно с</w:t>
      </w:r>
      <w:r>
        <w:rPr>
          <w:sz w:val="28"/>
          <w:szCs w:val="28"/>
        </w:rPr>
        <w:t xml:space="preserve"> </w:t>
      </w:r>
      <w:r w:rsidRPr="009E0EDC">
        <w:rPr>
          <w:sz w:val="28"/>
          <w:szCs w:val="28"/>
        </w:rPr>
        <w:t>использованием валовой приб</w:t>
      </w:r>
      <w:r>
        <w:rPr>
          <w:sz w:val="28"/>
          <w:szCs w:val="28"/>
        </w:rPr>
        <w:t>ыли. Но наиболее подходящей сфе</w:t>
      </w:r>
      <w:r w:rsidRPr="009E0EDC">
        <w:rPr>
          <w:sz w:val="28"/>
          <w:szCs w:val="28"/>
        </w:rPr>
        <w:t>рой его применения считается внедренческий и консультативный</w:t>
      </w:r>
      <w:r>
        <w:rPr>
          <w:sz w:val="28"/>
          <w:szCs w:val="28"/>
        </w:rPr>
        <w:t xml:space="preserve"> </w:t>
      </w:r>
      <w:r w:rsidRPr="009E0EDC">
        <w:rPr>
          <w:sz w:val="28"/>
          <w:szCs w:val="28"/>
        </w:rPr>
        <w:t>бизнес.</w:t>
      </w:r>
    </w:p>
    <w:p w:rsidR="00F54E75" w:rsidRPr="009E0EDC" w:rsidRDefault="00F54E75" w:rsidP="00401CD1">
      <w:pPr>
        <w:jc w:val="both"/>
        <w:rPr>
          <w:sz w:val="28"/>
          <w:szCs w:val="28"/>
        </w:rPr>
      </w:pPr>
      <w:r w:rsidRPr="009E0EDC">
        <w:rPr>
          <w:sz w:val="28"/>
          <w:szCs w:val="28"/>
        </w:rPr>
        <w:t>Показатель условно-чистой продукции эффективно использовать в отраслях и на предприят</w:t>
      </w:r>
      <w:r>
        <w:rPr>
          <w:sz w:val="28"/>
          <w:szCs w:val="28"/>
        </w:rPr>
        <w:t>иях со стабильной структурой из</w:t>
      </w:r>
      <w:r w:rsidRPr="009E0EDC">
        <w:rPr>
          <w:sz w:val="28"/>
          <w:szCs w:val="28"/>
        </w:rPr>
        <w:t>держек производства, а также УЧП получила широкое применение</w:t>
      </w:r>
      <w:r>
        <w:rPr>
          <w:sz w:val="28"/>
          <w:szCs w:val="28"/>
        </w:rPr>
        <w:t xml:space="preserve"> </w:t>
      </w:r>
      <w:r w:rsidRPr="009E0EDC">
        <w:rPr>
          <w:sz w:val="28"/>
          <w:szCs w:val="28"/>
        </w:rPr>
        <w:t>в качестве основы для определения фонда оплаты труда, особенно</w:t>
      </w:r>
      <w:r>
        <w:rPr>
          <w:sz w:val="28"/>
          <w:szCs w:val="28"/>
        </w:rPr>
        <w:t xml:space="preserve"> </w:t>
      </w:r>
      <w:r w:rsidRPr="009E0EDC">
        <w:rPr>
          <w:sz w:val="28"/>
          <w:szCs w:val="28"/>
        </w:rPr>
        <w:t xml:space="preserve">в тех отраслях экономики, где </w:t>
      </w:r>
      <w:r>
        <w:rPr>
          <w:sz w:val="28"/>
          <w:szCs w:val="28"/>
        </w:rPr>
        <w:t>численность рабочей силы, трудо</w:t>
      </w:r>
      <w:r w:rsidRPr="009E0EDC">
        <w:rPr>
          <w:sz w:val="28"/>
          <w:szCs w:val="28"/>
        </w:rPr>
        <w:t>затраты и издержки на заработную плату трудно нормировать и</w:t>
      </w:r>
      <w:r>
        <w:rPr>
          <w:sz w:val="28"/>
          <w:szCs w:val="28"/>
        </w:rPr>
        <w:t xml:space="preserve"> </w:t>
      </w:r>
      <w:r w:rsidRPr="009E0EDC">
        <w:rPr>
          <w:sz w:val="28"/>
          <w:szCs w:val="28"/>
        </w:rPr>
        <w:t>контролировать.</w:t>
      </w:r>
    </w:p>
    <w:p w:rsidR="00F54E75" w:rsidRPr="009E0EDC" w:rsidRDefault="00F54E75" w:rsidP="00401CD1">
      <w:pPr>
        <w:jc w:val="both"/>
        <w:rPr>
          <w:sz w:val="28"/>
          <w:szCs w:val="28"/>
        </w:rPr>
      </w:pPr>
      <w:r w:rsidRPr="009E0EDC">
        <w:rPr>
          <w:sz w:val="28"/>
          <w:szCs w:val="28"/>
        </w:rPr>
        <w:t>При определении условно-чистой продукции главной проблемой, помимо измерения уровня за</w:t>
      </w:r>
      <w:r>
        <w:rPr>
          <w:sz w:val="28"/>
          <w:szCs w:val="28"/>
        </w:rPr>
        <w:t>пасов и незавершенного производ</w:t>
      </w:r>
      <w:r w:rsidRPr="009E0EDC">
        <w:rPr>
          <w:sz w:val="28"/>
          <w:szCs w:val="28"/>
        </w:rPr>
        <w:t>ства, является расчет суммы амортизационных отчислений.</w:t>
      </w:r>
    </w:p>
    <w:p w:rsidR="00F54E75" w:rsidRDefault="00F54E75" w:rsidP="00401CD1">
      <w:pPr>
        <w:jc w:val="both"/>
        <w:rPr>
          <w:sz w:val="28"/>
          <w:szCs w:val="28"/>
        </w:rPr>
      </w:pPr>
      <w:r w:rsidRPr="009E0EDC">
        <w:rPr>
          <w:sz w:val="28"/>
          <w:szCs w:val="28"/>
        </w:rPr>
        <w:t>Если из условно-чистой продукции вычесть издержки на заработную плату и проценты за кре</w:t>
      </w:r>
      <w:r>
        <w:rPr>
          <w:sz w:val="28"/>
          <w:szCs w:val="28"/>
        </w:rPr>
        <w:t>дит, то получим прибыль до нало</w:t>
      </w:r>
      <w:r w:rsidRPr="009E0EDC">
        <w:rPr>
          <w:sz w:val="28"/>
          <w:szCs w:val="28"/>
        </w:rPr>
        <w:t>гообложения. Однако этот пока</w:t>
      </w:r>
      <w:r>
        <w:rPr>
          <w:sz w:val="28"/>
          <w:szCs w:val="28"/>
        </w:rPr>
        <w:t>затель (УЧП) не пригоден в каче</w:t>
      </w:r>
      <w:r w:rsidRPr="009E0EDC">
        <w:rPr>
          <w:sz w:val="28"/>
          <w:szCs w:val="28"/>
        </w:rPr>
        <w:t>стве оценочного на новых предприятиях, как правило, еще не вышедших не проектную мощность, в также на тех предприятиях, где</w:t>
      </w:r>
      <w:r>
        <w:rPr>
          <w:sz w:val="28"/>
          <w:szCs w:val="28"/>
        </w:rPr>
        <w:t xml:space="preserve"> </w:t>
      </w:r>
      <w:r w:rsidRPr="009E0EDC">
        <w:rPr>
          <w:sz w:val="28"/>
          <w:szCs w:val="28"/>
        </w:rPr>
        <w:t>осуществляются крупные капиталовложения с длительным сроком</w:t>
      </w:r>
      <w:r>
        <w:rPr>
          <w:sz w:val="28"/>
          <w:szCs w:val="28"/>
        </w:rPr>
        <w:t xml:space="preserve"> </w:t>
      </w:r>
      <w:r w:rsidRPr="009E0EDC">
        <w:rPr>
          <w:sz w:val="28"/>
          <w:szCs w:val="28"/>
        </w:rPr>
        <w:t>окупаемости. Неприменим он и в отраслях и на предприятиях с</w:t>
      </w:r>
      <w:r>
        <w:rPr>
          <w:sz w:val="28"/>
          <w:szCs w:val="28"/>
        </w:rPr>
        <w:t xml:space="preserve"> </w:t>
      </w:r>
      <w:r w:rsidRPr="009E0EDC">
        <w:rPr>
          <w:sz w:val="28"/>
          <w:szCs w:val="28"/>
        </w:rPr>
        <w:t>низкой фондо- и энерговооруженностью труда, например, в сфере</w:t>
      </w:r>
      <w:r>
        <w:rPr>
          <w:sz w:val="28"/>
          <w:szCs w:val="28"/>
        </w:rPr>
        <w:t xml:space="preserve"> </w:t>
      </w:r>
      <w:r w:rsidRPr="009E0EDC">
        <w:rPr>
          <w:sz w:val="28"/>
          <w:szCs w:val="28"/>
        </w:rPr>
        <w:t>бытового обслуживания. Сфера применения остальных оценочных</w:t>
      </w:r>
      <w:r>
        <w:rPr>
          <w:sz w:val="28"/>
          <w:szCs w:val="28"/>
        </w:rPr>
        <w:t xml:space="preserve"> </w:t>
      </w:r>
      <w:r w:rsidRPr="00A12ED9">
        <w:rPr>
          <w:sz w:val="28"/>
          <w:szCs w:val="28"/>
        </w:rPr>
        <w:t>показателей ограничена в основном исключительно потребностями</w:t>
      </w:r>
      <w:r>
        <w:rPr>
          <w:sz w:val="28"/>
          <w:szCs w:val="28"/>
        </w:rPr>
        <w:t xml:space="preserve"> </w:t>
      </w:r>
      <w:r w:rsidRPr="00A12ED9">
        <w:rPr>
          <w:sz w:val="28"/>
          <w:szCs w:val="28"/>
        </w:rPr>
        <w:t>бухгалтерского учета.</w:t>
      </w:r>
    </w:p>
    <w:p w:rsidR="00F54E75" w:rsidRPr="00A12ED9" w:rsidRDefault="00F54E75" w:rsidP="005109CF">
      <w:pPr>
        <w:ind w:firstLine="900"/>
        <w:jc w:val="both"/>
        <w:rPr>
          <w:sz w:val="28"/>
          <w:szCs w:val="28"/>
        </w:rPr>
      </w:pPr>
    </w:p>
    <w:p w:rsidR="00F54E75" w:rsidRPr="00401CD1" w:rsidRDefault="00F54E75" w:rsidP="00401CD1">
      <w:pPr>
        <w:jc w:val="both"/>
        <w:rPr>
          <w:b/>
          <w:sz w:val="28"/>
          <w:szCs w:val="28"/>
        </w:rPr>
      </w:pPr>
      <w:r w:rsidRPr="00401CD1">
        <w:rPr>
          <w:b/>
          <w:sz w:val="28"/>
          <w:szCs w:val="28"/>
        </w:rPr>
        <w:t xml:space="preserve">Текст </w:t>
      </w:r>
      <w:r>
        <w:rPr>
          <w:b/>
          <w:sz w:val="28"/>
          <w:szCs w:val="28"/>
        </w:rPr>
        <w:t xml:space="preserve">третьего </w:t>
      </w:r>
      <w:r w:rsidRPr="00401CD1">
        <w:rPr>
          <w:b/>
          <w:sz w:val="28"/>
          <w:szCs w:val="28"/>
        </w:rPr>
        <w:t>вопроса</w:t>
      </w:r>
    </w:p>
    <w:p w:rsidR="00F54E75" w:rsidRDefault="00F54E75" w:rsidP="00401CD1">
      <w:pPr>
        <w:ind w:firstLine="567"/>
        <w:jc w:val="both"/>
        <w:rPr>
          <w:sz w:val="28"/>
          <w:szCs w:val="28"/>
        </w:rPr>
      </w:pPr>
      <w:r w:rsidRPr="00A12ED9">
        <w:rPr>
          <w:sz w:val="28"/>
          <w:szCs w:val="28"/>
        </w:rPr>
        <w:t>Наряду с показателями, необходимыми для нужд текущего</w:t>
      </w:r>
      <w:r>
        <w:rPr>
          <w:sz w:val="28"/>
          <w:szCs w:val="28"/>
        </w:rPr>
        <w:t xml:space="preserve"> </w:t>
      </w:r>
      <w:r w:rsidRPr="00A12ED9">
        <w:rPr>
          <w:sz w:val="28"/>
          <w:szCs w:val="28"/>
        </w:rPr>
        <w:t>планирования и управления производствам, существуют также</w:t>
      </w:r>
      <w:r>
        <w:rPr>
          <w:sz w:val="28"/>
          <w:szCs w:val="28"/>
        </w:rPr>
        <w:t xml:space="preserve"> </w:t>
      </w:r>
      <w:r w:rsidRPr="00A12ED9">
        <w:rPr>
          <w:sz w:val="28"/>
          <w:szCs w:val="28"/>
        </w:rPr>
        <w:t>показатели для стратегического управления</w:t>
      </w:r>
      <w:r>
        <w:rPr>
          <w:sz w:val="28"/>
          <w:szCs w:val="28"/>
        </w:rPr>
        <w:t>:</w:t>
      </w:r>
    </w:p>
    <w:p w:rsidR="00F54E75" w:rsidRPr="00A12ED9" w:rsidRDefault="00F54E75" w:rsidP="00401CD1">
      <w:pPr>
        <w:jc w:val="both"/>
        <w:rPr>
          <w:sz w:val="28"/>
          <w:szCs w:val="28"/>
        </w:rPr>
      </w:pPr>
      <w:r>
        <w:rPr>
          <w:sz w:val="28"/>
          <w:szCs w:val="28"/>
        </w:rPr>
        <w:t xml:space="preserve">- </w:t>
      </w:r>
      <w:r w:rsidRPr="00A12ED9">
        <w:rPr>
          <w:sz w:val="28"/>
          <w:szCs w:val="28"/>
        </w:rPr>
        <w:t xml:space="preserve">для </w:t>
      </w:r>
      <w:r>
        <w:rPr>
          <w:sz w:val="28"/>
          <w:szCs w:val="28"/>
        </w:rPr>
        <w:t>рынка</w:t>
      </w:r>
      <w:r w:rsidRPr="00A12ED9">
        <w:rPr>
          <w:sz w:val="28"/>
          <w:szCs w:val="28"/>
        </w:rPr>
        <w:t xml:space="preserve"> сбыта, контролируемого предприятием;</w:t>
      </w:r>
    </w:p>
    <w:p w:rsidR="00F54E75" w:rsidRPr="00A12ED9" w:rsidRDefault="00F54E75" w:rsidP="00401CD1">
      <w:pPr>
        <w:jc w:val="both"/>
        <w:rPr>
          <w:sz w:val="28"/>
          <w:szCs w:val="28"/>
        </w:rPr>
      </w:pPr>
      <w:r>
        <w:rPr>
          <w:sz w:val="28"/>
          <w:szCs w:val="28"/>
        </w:rPr>
        <w:t xml:space="preserve">- </w:t>
      </w:r>
      <w:r w:rsidRPr="00A12ED9">
        <w:rPr>
          <w:sz w:val="28"/>
          <w:szCs w:val="28"/>
        </w:rPr>
        <w:t>качества продукции;</w:t>
      </w:r>
    </w:p>
    <w:p w:rsidR="00F54E75" w:rsidRPr="00A12ED9" w:rsidRDefault="00F54E75" w:rsidP="00401CD1">
      <w:pPr>
        <w:jc w:val="both"/>
        <w:rPr>
          <w:sz w:val="28"/>
          <w:szCs w:val="28"/>
        </w:rPr>
      </w:pPr>
      <w:r>
        <w:rPr>
          <w:sz w:val="28"/>
          <w:szCs w:val="28"/>
        </w:rPr>
        <w:t xml:space="preserve">- </w:t>
      </w:r>
      <w:r w:rsidRPr="00A12ED9">
        <w:rPr>
          <w:sz w:val="28"/>
          <w:szCs w:val="28"/>
        </w:rPr>
        <w:t>уровня обслуживания потребителей;</w:t>
      </w:r>
    </w:p>
    <w:p w:rsidR="00F54E75" w:rsidRPr="00A12ED9" w:rsidRDefault="00F54E75" w:rsidP="00401CD1">
      <w:pPr>
        <w:jc w:val="both"/>
        <w:rPr>
          <w:sz w:val="28"/>
          <w:szCs w:val="28"/>
        </w:rPr>
      </w:pPr>
      <w:r>
        <w:rPr>
          <w:sz w:val="28"/>
          <w:szCs w:val="28"/>
        </w:rPr>
        <w:t xml:space="preserve">- </w:t>
      </w:r>
      <w:r w:rsidRPr="00A12ED9">
        <w:rPr>
          <w:sz w:val="28"/>
          <w:szCs w:val="28"/>
        </w:rPr>
        <w:t>касающиеся подготовки и переподготовки рабочей силы.</w:t>
      </w:r>
    </w:p>
    <w:p w:rsidR="00F54E75" w:rsidRPr="00A12ED9" w:rsidRDefault="00F54E75" w:rsidP="00401CD1">
      <w:pPr>
        <w:jc w:val="both"/>
        <w:rPr>
          <w:sz w:val="28"/>
          <w:szCs w:val="28"/>
        </w:rPr>
      </w:pPr>
      <w:r w:rsidRPr="00A12ED9">
        <w:rPr>
          <w:sz w:val="28"/>
          <w:szCs w:val="28"/>
        </w:rPr>
        <w:t>Все эти показатели так или иначе связаны с повышением размера прибыли, получаемой предприятием. Так, увеличение доли</w:t>
      </w:r>
      <w:r>
        <w:rPr>
          <w:sz w:val="28"/>
          <w:szCs w:val="28"/>
        </w:rPr>
        <w:t xml:space="preserve"> </w:t>
      </w:r>
      <w:r w:rsidRPr="00A12ED9">
        <w:rPr>
          <w:sz w:val="28"/>
          <w:szCs w:val="28"/>
        </w:rPr>
        <w:t>рынка непосредственно ведет к росту массы прибыли, получаемой</w:t>
      </w:r>
      <w:r>
        <w:rPr>
          <w:sz w:val="28"/>
          <w:szCs w:val="28"/>
        </w:rPr>
        <w:t xml:space="preserve"> </w:t>
      </w:r>
      <w:r w:rsidRPr="00A12ED9">
        <w:rPr>
          <w:sz w:val="28"/>
          <w:szCs w:val="28"/>
        </w:rPr>
        <w:t>предприятием.</w:t>
      </w:r>
    </w:p>
    <w:p w:rsidR="00F54E75" w:rsidRPr="00A12ED9" w:rsidRDefault="00F54E75" w:rsidP="00401CD1">
      <w:pPr>
        <w:jc w:val="both"/>
        <w:rPr>
          <w:sz w:val="28"/>
          <w:szCs w:val="28"/>
        </w:rPr>
      </w:pPr>
      <w:r w:rsidRPr="00A12ED9">
        <w:rPr>
          <w:sz w:val="28"/>
          <w:szCs w:val="28"/>
        </w:rPr>
        <w:t>Однако наряду с вышеперечисленными показателями существуют относительные показатели хозяйственной деятельности. Это</w:t>
      </w:r>
      <w:r>
        <w:rPr>
          <w:sz w:val="28"/>
          <w:szCs w:val="28"/>
        </w:rPr>
        <w:t xml:space="preserve"> </w:t>
      </w:r>
      <w:r w:rsidRPr="00A12ED9">
        <w:rPr>
          <w:sz w:val="28"/>
          <w:szCs w:val="28"/>
        </w:rPr>
        <w:t>разного рода коэффициенты, характеризующие эффективность</w:t>
      </w:r>
      <w:r>
        <w:rPr>
          <w:sz w:val="28"/>
          <w:szCs w:val="28"/>
        </w:rPr>
        <w:t xml:space="preserve"> </w:t>
      </w:r>
      <w:r w:rsidRPr="00A12ED9">
        <w:rPr>
          <w:sz w:val="28"/>
          <w:szCs w:val="28"/>
        </w:rPr>
        <w:t>использования различных производственных ресурсов и играющие</w:t>
      </w:r>
      <w:r>
        <w:rPr>
          <w:sz w:val="28"/>
          <w:szCs w:val="28"/>
        </w:rPr>
        <w:t xml:space="preserve"> </w:t>
      </w:r>
      <w:r w:rsidRPr="00A12ED9">
        <w:rPr>
          <w:sz w:val="28"/>
          <w:szCs w:val="28"/>
        </w:rPr>
        <w:t>важную роль в современном бизнесе. Основное их назначение</w:t>
      </w:r>
      <w:r>
        <w:rPr>
          <w:sz w:val="28"/>
          <w:szCs w:val="28"/>
        </w:rPr>
        <w:t xml:space="preserve"> - </w:t>
      </w:r>
      <w:r w:rsidRPr="00A12ED9">
        <w:rPr>
          <w:sz w:val="28"/>
          <w:szCs w:val="28"/>
        </w:rPr>
        <w:t>служить базой для разного рода сопоставлений: межотраслевых</w:t>
      </w:r>
      <w:r>
        <w:rPr>
          <w:sz w:val="28"/>
          <w:szCs w:val="28"/>
        </w:rPr>
        <w:t xml:space="preserve"> </w:t>
      </w:r>
      <w:r w:rsidRPr="00A12ED9">
        <w:rPr>
          <w:sz w:val="28"/>
          <w:szCs w:val="28"/>
        </w:rPr>
        <w:t>(при выборе стратегии инвестиционной политики предприятия) и</w:t>
      </w:r>
      <w:r>
        <w:rPr>
          <w:sz w:val="28"/>
          <w:szCs w:val="28"/>
        </w:rPr>
        <w:t xml:space="preserve"> </w:t>
      </w:r>
      <w:r w:rsidRPr="00A12ED9">
        <w:rPr>
          <w:sz w:val="28"/>
          <w:szCs w:val="28"/>
        </w:rPr>
        <w:t>межфирменных (при оценке уровня конкурентоспособности предприятия).</w:t>
      </w:r>
    </w:p>
    <w:p w:rsidR="00F54E75" w:rsidRPr="00A12ED9" w:rsidRDefault="00F54E75" w:rsidP="00401CD1">
      <w:pPr>
        <w:jc w:val="both"/>
        <w:rPr>
          <w:sz w:val="28"/>
          <w:szCs w:val="28"/>
        </w:rPr>
      </w:pPr>
      <w:r w:rsidRPr="00A12ED9">
        <w:rPr>
          <w:sz w:val="28"/>
          <w:szCs w:val="28"/>
        </w:rPr>
        <w:t xml:space="preserve">Основной показатель такого рода </w:t>
      </w:r>
      <w:r>
        <w:rPr>
          <w:sz w:val="28"/>
          <w:szCs w:val="28"/>
        </w:rPr>
        <w:t>-</w:t>
      </w:r>
      <w:r w:rsidRPr="00A12ED9">
        <w:rPr>
          <w:sz w:val="28"/>
          <w:szCs w:val="28"/>
        </w:rPr>
        <w:t xml:space="preserve"> индекс отдачи (полученной прибыли) на вложенный капитал. Он применяется практически во всех отраслях экономики, за исключением мелкого бизнеса.</w:t>
      </w:r>
    </w:p>
    <w:p w:rsidR="00F54E75" w:rsidRPr="00A12ED9" w:rsidRDefault="00F54E75" w:rsidP="00401CD1">
      <w:pPr>
        <w:jc w:val="both"/>
        <w:rPr>
          <w:sz w:val="28"/>
          <w:szCs w:val="28"/>
        </w:rPr>
      </w:pPr>
      <w:r w:rsidRPr="00A12ED9">
        <w:rPr>
          <w:sz w:val="28"/>
          <w:szCs w:val="28"/>
        </w:rPr>
        <w:t>Существует два основных метода расчета данного показателя:</w:t>
      </w:r>
    </w:p>
    <w:p w:rsidR="00F54E75" w:rsidRPr="00A12ED9" w:rsidRDefault="00F54E75" w:rsidP="00401CD1">
      <w:pPr>
        <w:jc w:val="both"/>
        <w:rPr>
          <w:sz w:val="28"/>
          <w:szCs w:val="28"/>
        </w:rPr>
      </w:pPr>
      <w:r w:rsidRPr="00A12ED9">
        <w:rPr>
          <w:sz w:val="28"/>
          <w:szCs w:val="28"/>
        </w:rPr>
        <w:t>1) на базе акционерного капитала предприятия;</w:t>
      </w:r>
    </w:p>
    <w:p w:rsidR="00F54E75" w:rsidRPr="00A12ED9" w:rsidRDefault="00F54E75" w:rsidP="00401CD1">
      <w:pPr>
        <w:jc w:val="both"/>
        <w:rPr>
          <w:sz w:val="28"/>
          <w:szCs w:val="28"/>
        </w:rPr>
      </w:pPr>
      <w:r w:rsidRPr="00A12ED9">
        <w:rPr>
          <w:sz w:val="28"/>
          <w:szCs w:val="28"/>
        </w:rPr>
        <w:t>2) на так называемой экономической основе.</w:t>
      </w:r>
    </w:p>
    <w:p w:rsidR="00F54E75" w:rsidRPr="00A12ED9" w:rsidRDefault="00F54E75" w:rsidP="00401CD1">
      <w:pPr>
        <w:jc w:val="both"/>
        <w:rPr>
          <w:sz w:val="28"/>
          <w:szCs w:val="28"/>
        </w:rPr>
      </w:pPr>
      <w:r w:rsidRPr="00A12ED9">
        <w:rPr>
          <w:sz w:val="28"/>
          <w:szCs w:val="28"/>
        </w:rPr>
        <w:t>В первом случае в знамен</w:t>
      </w:r>
      <w:r>
        <w:rPr>
          <w:sz w:val="28"/>
          <w:szCs w:val="28"/>
        </w:rPr>
        <w:t>ателе дроби отражается сумма ак</w:t>
      </w:r>
      <w:r w:rsidRPr="00A12ED9">
        <w:rPr>
          <w:sz w:val="28"/>
          <w:szCs w:val="28"/>
        </w:rPr>
        <w:t>ционерного капитала, финансовые резервы и нераспределенная</w:t>
      </w:r>
      <w:r>
        <w:rPr>
          <w:sz w:val="28"/>
          <w:szCs w:val="28"/>
        </w:rPr>
        <w:t xml:space="preserve"> </w:t>
      </w:r>
      <w:r w:rsidRPr="00A12ED9">
        <w:rPr>
          <w:sz w:val="28"/>
          <w:szCs w:val="28"/>
        </w:rPr>
        <w:t>прибыль</w:t>
      </w:r>
      <w:r>
        <w:rPr>
          <w:sz w:val="28"/>
          <w:szCs w:val="28"/>
        </w:rPr>
        <w:t xml:space="preserve"> </w:t>
      </w:r>
      <w:r w:rsidRPr="00A12ED9">
        <w:rPr>
          <w:sz w:val="28"/>
          <w:szCs w:val="28"/>
        </w:rPr>
        <w:t>предприятия, в</w:t>
      </w:r>
      <w:r>
        <w:rPr>
          <w:sz w:val="28"/>
          <w:szCs w:val="28"/>
        </w:rPr>
        <w:t xml:space="preserve"> </w:t>
      </w:r>
      <w:r w:rsidRPr="00A12ED9">
        <w:rPr>
          <w:sz w:val="28"/>
          <w:szCs w:val="28"/>
        </w:rPr>
        <w:t>числителе — величина</w:t>
      </w:r>
      <w:r>
        <w:rPr>
          <w:sz w:val="28"/>
          <w:szCs w:val="28"/>
        </w:rPr>
        <w:t xml:space="preserve"> </w:t>
      </w:r>
      <w:r w:rsidRPr="00A12ED9">
        <w:rPr>
          <w:sz w:val="28"/>
          <w:szCs w:val="28"/>
        </w:rPr>
        <w:t>полученной</w:t>
      </w:r>
      <w:r>
        <w:rPr>
          <w:sz w:val="28"/>
          <w:szCs w:val="28"/>
        </w:rPr>
        <w:t xml:space="preserve"> </w:t>
      </w:r>
      <w:r w:rsidRPr="00A12ED9">
        <w:rPr>
          <w:sz w:val="28"/>
          <w:szCs w:val="28"/>
        </w:rPr>
        <w:t>прибыли</w:t>
      </w:r>
      <w:r>
        <w:rPr>
          <w:sz w:val="28"/>
          <w:szCs w:val="28"/>
        </w:rPr>
        <w:t xml:space="preserve"> до </w:t>
      </w:r>
      <w:r w:rsidRPr="00A12ED9">
        <w:rPr>
          <w:sz w:val="28"/>
          <w:szCs w:val="28"/>
        </w:rPr>
        <w:t>налогообложения.</w:t>
      </w:r>
    </w:p>
    <w:p w:rsidR="00F54E75" w:rsidRPr="00A12ED9" w:rsidRDefault="00F54E75" w:rsidP="00401CD1">
      <w:pPr>
        <w:jc w:val="both"/>
        <w:rPr>
          <w:sz w:val="28"/>
          <w:szCs w:val="28"/>
        </w:rPr>
      </w:pPr>
      <w:r w:rsidRPr="00A12ED9">
        <w:rPr>
          <w:sz w:val="28"/>
          <w:szCs w:val="28"/>
        </w:rPr>
        <w:t>Во втором случае знаменатель дроби включает в себя помимо</w:t>
      </w:r>
      <w:r>
        <w:rPr>
          <w:sz w:val="28"/>
          <w:szCs w:val="28"/>
        </w:rPr>
        <w:t xml:space="preserve"> </w:t>
      </w:r>
      <w:r w:rsidRPr="00A12ED9">
        <w:rPr>
          <w:sz w:val="28"/>
          <w:szCs w:val="28"/>
        </w:rPr>
        <w:t>акционерного капитала сумму долгосрочных займов предприятия,</w:t>
      </w:r>
      <w:r>
        <w:rPr>
          <w:sz w:val="28"/>
          <w:szCs w:val="28"/>
        </w:rPr>
        <w:t xml:space="preserve"> </w:t>
      </w:r>
      <w:r w:rsidRPr="00A12ED9">
        <w:rPr>
          <w:sz w:val="28"/>
          <w:szCs w:val="28"/>
        </w:rPr>
        <w:t>а нередко и сумму краткосрочной задолженности, числитель</w:t>
      </w:r>
      <w:r>
        <w:rPr>
          <w:sz w:val="28"/>
          <w:szCs w:val="28"/>
        </w:rPr>
        <w:t xml:space="preserve"> </w:t>
      </w:r>
      <w:r w:rsidRPr="00A12ED9">
        <w:rPr>
          <w:sz w:val="28"/>
          <w:szCs w:val="28"/>
        </w:rPr>
        <w:t>—</w:t>
      </w:r>
      <w:r>
        <w:rPr>
          <w:sz w:val="28"/>
          <w:szCs w:val="28"/>
        </w:rPr>
        <w:t xml:space="preserve"> </w:t>
      </w:r>
      <w:r w:rsidRPr="00A12ED9">
        <w:rPr>
          <w:sz w:val="28"/>
          <w:szCs w:val="28"/>
        </w:rPr>
        <w:t>величину условно-чистой прибыли.</w:t>
      </w:r>
    </w:p>
    <w:p w:rsidR="00F54E75" w:rsidRPr="001772EE" w:rsidRDefault="00F54E75" w:rsidP="00401CD1">
      <w:pPr>
        <w:jc w:val="both"/>
        <w:rPr>
          <w:sz w:val="28"/>
          <w:szCs w:val="28"/>
        </w:rPr>
      </w:pPr>
      <w:r w:rsidRPr="00A12ED9">
        <w:rPr>
          <w:sz w:val="28"/>
          <w:szCs w:val="28"/>
        </w:rPr>
        <w:t>В обоих случаях знаменатель дроби может быть выражен через</w:t>
      </w:r>
      <w:r>
        <w:rPr>
          <w:sz w:val="28"/>
          <w:szCs w:val="28"/>
        </w:rPr>
        <w:t xml:space="preserve"> </w:t>
      </w:r>
      <w:r w:rsidRPr="00A12ED9">
        <w:rPr>
          <w:sz w:val="28"/>
          <w:szCs w:val="28"/>
        </w:rPr>
        <w:t xml:space="preserve">сумму активов предприятия: в первом </w:t>
      </w:r>
      <w:r>
        <w:rPr>
          <w:sz w:val="28"/>
          <w:szCs w:val="28"/>
        </w:rPr>
        <w:t>-</w:t>
      </w:r>
      <w:r w:rsidRPr="00A12ED9">
        <w:rPr>
          <w:sz w:val="28"/>
          <w:szCs w:val="28"/>
        </w:rPr>
        <w:t xml:space="preserve"> в знаменатель включается</w:t>
      </w:r>
      <w:r>
        <w:rPr>
          <w:sz w:val="28"/>
          <w:szCs w:val="28"/>
        </w:rPr>
        <w:t xml:space="preserve"> </w:t>
      </w:r>
      <w:r w:rsidRPr="00A12ED9">
        <w:rPr>
          <w:sz w:val="28"/>
          <w:szCs w:val="28"/>
        </w:rPr>
        <w:t>стоимость основного и оборотного капитала за вычетом всех видов</w:t>
      </w:r>
      <w:r>
        <w:rPr>
          <w:sz w:val="28"/>
          <w:szCs w:val="28"/>
        </w:rPr>
        <w:t xml:space="preserve"> </w:t>
      </w:r>
      <w:r w:rsidRPr="00A12ED9">
        <w:rPr>
          <w:sz w:val="28"/>
          <w:szCs w:val="28"/>
        </w:rPr>
        <w:t xml:space="preserve">заемных средств, во втором </w:t>
      </w:r>
      <w:r>
        <w:rPr>
          <w:sz w:val="28"/>
          <w:szCs w:val="28"/>
        </w:rPr>
        <w:t>-</w:t>
      </w:r>
      <w:r w:rsidRPr="00A12ED9">
        <w:rPr>
          <w:sz w:val="28"/>
          <w:szCs w:val="28"/>
        </w:rPr>
        <w:t xml:space="preserve"> основной и оборотный капитал за</w:t>
      </w:r>
      <w:r>
        <w:rPr>
          <w:sz w:val="28"/>
          <w:szCs w:val="28"/>
        </w:rPr>
        <w:t xml:space="preserve"> </w:t>
      </w:r>
      <w:r w:rsidRPr="00A12ED9">
        <w:rPr>
          <w:sz w:val="28"/>
          <w:szCs w:val="28"/>
        </w:rPr>
        <w:t>вычетом только задолженности по текущим счетам. Оба метода</w:t>
      </w:r>
      <w:r>
        <w:rPr>
          <w:sz w:val="28"/>
          <w:szCs w:val="28"/>
        </w:rPr>
        <w:t xml:space="preserve"> </w:t>
      </w:r>
      <w:r w:rsidRPr="001772EE">
        <w:rPr>
          <w:sz w:val="28"/>
          <w:szCs w:val="28"/>
        </w:rPr>
        <w:t>определения дохода на вложенный капитал имеют разное назначение. При первом методе при расчете данною показателя в центре внимания находятся интер</w:t>
      </w:r>
      <w:r>
        <w:rPr>
          <w:sz w:val="28"/>
          <w:szCs w:val="28"/>
        </w:rPr>
        <w:t>есы акционеров и размер получае</w:t>
      </w:r>
      <w:r w:rsidRPr="001772EE">
        <w:rPr>
          <w:sz w:val="28"/>
          <w:szCs w:val="28"/>
        </w:rPr>
        <w:t>мых ими дивидендов. Полученная. информация предназначена для</w:t>
      </w:r>
      <w:r>
        <w:rPr>
          <w:sz w:val="28"/>
          <w:szCs w:val="28"/>
        </w:rPr>
        <w:t xml:space="preserve"> использ</w:t>
      </w:r>
      <w:r w:rsidRPr="001772EE">
        <w:rPr>
          <w:sz w:val="28"/>
          <w:szCs w:val="28"/>
        </w:rPr>
        <w:t xml:space="preserve">ования вне предприятия. </w:t>
      </w:r>
    </w:p>
    <w:p w:rsidR="00F54E75" w:rsidRPr="001772EE" w:rsidRDefault="00F54E75" w:rsidP="00401CD1">
      <w:pPr>
        <w:jc w:val="both"/>
        <w:rPr>
          <w:sz w:val="28"/>
          <w:szCs w:val="28"/>
        </w:rPr>
      </w:pPr>
      <w:r w:rsidRPr="001772EE">
        <w:rPr>
          <w:sz w:val="28"/>
          <w:szCs w:val="28"/>
        </w:rPr>
        <w:t>Содержание анализа финансово-хозяйственной деятельности</w:t>
      </w:r>
      <w:r>
        <w:rPr>
          <w:sz w:val="28"/>
          <w:szCs w:val="28"/>
        </w:rPr>
        <w:t xml:space="preserve"> сос</w:t>
      </w:r>
      <w:r w:rsidRPr="001772EE">
        <w:rPr>
          <w:sz w:val="28"/>
          <w:szCs w:val="28"/>
        </w:rPr>
        <w:t>тоит в объективной оценке достигнутого уровня организации</w:t>
      </w:r>
      <w:r>
        <w:rPr>
          <w:sz w:val="28"/>
          <w:szCs w:val="28"/>
        </w:rPr>
        <w:t xml:space="preserve"> </w:t>
      </w:r>
      <w:r w:rsidRPr="001772EE">
        <w:rPr>
          <w:sz w:val="28"/>
          <w:szCs w:val="28"/>
        </w:rPr>
        <w:t>производства и финансов</w:t>
      </w:r>
      <w:r>
        <w:rPr>
          <w:sz w:val="28"/>
          <w:szCs w:val="28"/>
        </w:rPr>
        <w:t>ой работы и выявлении резервов -</w:t>
      </w:r>
      <w:r w:rsidRPr="001772EE">
        <w:rPr>
          <w:sz w:val="28"/>
          <w:szCs w:val="28"/>
        </w:rPr>
        <w:t xml:space="preserve"> дальнейшего улучшения количественных и качественных показателей.</w:t>
      </w:r>
    </w:p>
    <w:p w:rsidR="00F54E75" w:rsidRPr="001772EE" w:rsidRDefault="00F54E75" w:rsidP="00401CD1">
      <w:pPr>
        <w:jc w:val="both"/>
        <w:rPr>
          <w:sz w:val="28"/>
          <w:szCs w:val="28"/>
        </w:rPr>
      </w:pPr>
      <w:r w:rsidRPr="001772EE">
        <w:rPr>
          <w:sz w:val="28"/>
          <w:szCs w:val="28"/>
        </w:rPr>
        <w:t>Финансовое состояние предприятия характеризуется размещением его средств и источников их формирования. Анализ финансового состояния проводится с целью установить, насколько эффективно используются финансовые ресурсы, находящиеся в распоряжении предприятия. Финансовую эффективность работы предприятия отражают:</w:t>
      </w:r>
    </w:p>
    <w:p w:rsidR="00F54E75" w:rsidRPr="001772EE" w:rsidRDefault="00F54E75" w:rsidP="00401CD1">
      <w:pPr>
        <w:jc w:val="both"/>
        <w:rPr>
          <w:sz w:val="28"/>
          <w:szCs w:val="28"/>
        </w:rPr>
      </w:pPr>
      <w:r>
        <w:rPr>
          <w:sz w:val="28"/>
          <w:szCs w:val="28"/>
        </w:rPr>
        <w:t xml:space="preserve">- </w:t>
      </w:r>
      <w:r w:rsidRPr="001772EE">
        <w:rPr>
          <w:sz w:val="28"/>
          <w:szCs w:val="28"/>
        </w:rPr>
        <w:t>обеспеченность собственными оборотными средствами и их сохранность;</w:t>
      </w:r>
    </w:p>
    <w:p w:rsidR="00F54E75" w:rsidRPr="001772EE" w:rsidRDefault="00F54E75" w:rsidP="00401CD1">
      <w:pPr>
        <w:jc w:val="both"/>
        <w:rPr>
          <w:sz w:val="28"/>
          <w:szCs w:val="28"/>
        </w:rPr>
      </w:pPr>
      <w:r>
        <w:rPr>
          <w:sz w:val="28"/>
          <w:szCs w:val="28"/>
        </w:rPr>
        <w:t xml:space="preserve">- </w:t>
      </w:r>
      <w:r w:rsidRPr="001772EE">
        <w:rPr>
          <w:sz w:val="28"/>
          <w:szCs w:val="28"/>
        </w:rPr>
        <w:t>состояние нормируемых запасов товарно-материальных ценностей;</w:t>
      </w:r>
    </w:p>
    <w:p w:rsidR="00F54E75" w:rsidRPr="001772EE" w:rsidRDefault="00F54E75" w:rsidP="00401CD1">
      <w:pPr>
        <w:jc w:val="both"/>
        <w:rPr>
          <w:sz w:val="28"/>
          <w:szCs w:val="28"/>
        </w:rPr>
      </w:pPr>
      <w:r>
        <w:rPr>
          <w:sz w:val="28"/>
          <w:szCs w:val="28"/>
        </w:rPr>
        <w:t xml:space="preserve">- </w:t>
      </w:r>
      <w:r w:rsidRPr="001772EE">
        <w:rPr>
          <w:sz w:val="28"/>
          <w:szCs w:val="28"/>
        </w:rPr>
        <w:t>состояние и динамика дебиторской и кредиторской задолженности;</w:t>
      </w:r>
    </w:p>
    <w:p w:rsidR="00F54E75" w:rsidRPr="001772EE" w:rsidRDefault="00F54E75" w:rsidP="00401CD1">
      <w:pPr>
        <w:jc w:val="both"/>
        <w:rPr>
          <w:sz w:val="28"/>
          <w:szCs w:val="28"/>
        </w:rPr>
      </w:pPr>
      <w:r>
        <w:rPr>
          <w:sz w:val="28"/>
          <w:szCs w:val="28"/>
        </w:rPr>
        <w:t>- о</w:t>
      </w:r>
      <w:r w:rsidRPr="001772EE">
        <w:rPr>
          <w:sz w:val="28"/>
          <w:szCs w:val="28"/>
        </w:rPr>
        <w:t>борачиваемость</w:t>
      </w:r>
      <w:r>
        <w:rPr>
          <w:sz w:val="28"/>
          <w:szCs w:val="28"/>
        </w:rPr>
        <w:t xml:space="preserve"> </w:t>
      </w:r>
      <w:r w:rsidRPr="001772EE">
        <w:rPr>
          <w:sz w:val="28"/>
          <w:szCs w:val="28"/>
        </w:rPr>
        <w:t>оборотных средств;</w:t>
      </w:r>
    </w:p>
    <w:p w:rsidR="00F54E75" w:rsidRPr="001772EE" w:rsidRDefault="00F54E75" w:rsidP="00401CD1">
      <w:pPr>
        <w:jc w:val="both"/>
        <w:rPr>
          <w:sz w:val="28"/>
          <w:szCs w:val="28"/>
        </w:rPr>
      </w:pPr>
      <w:r>
        <w:rPr>
          <w:sz w:val="28"/>
          <w:szCs w:val="28"/>
        </w:rPr>
        <w:t xml:space="preserve">- </w:t>
      </w:r>
      <w:r w:rsidRPr="001772EE">
        <w:rPr>
          <w:sz w:val="28"/>
          <w:szCs w:val="28"/>
        </w:rPr>
        <w:t>материальное обеспечение банковских кредитов;</w:t>
      </w:r>
    </w:p>
    <w:p w:rsidR="00F54E75" w:rsidRPr="001772EE" w:rsidRDefault="00F54E75" w:rsidP="00401CD1">
      <w:pPr>
        <w:jc w:val="both"/>
        <w:rPr>
          <w:sz w:val="28"/>
          <w:szCs w:val="28"/>
        </w:rPr>
      </w:pPr>
      <w:r>
        <w:rPr>
          <w:sz w:val="28"/>
          <w:szCs w:val="28"/>
        </w:rPr>
        <w:t xml:space="preserve">- </w:t>
      </w:r>
      <w:r w:rsidRPr="001772EE">
        <w:rPr>
          <w:sz w:val="28"/>
          <w:szCs w:val="28"/>
        </w:rPr>
        <w:t>платежеспособность.</w:t>
      </w:r>
    </w:p>
    <w:p w:rsidR="00F54E75" w:rsidRPr="001772EE" w:rsidRDefault="00F54E75" w:rsidP="00401CD1">
      <w:pPr>
        <w:jc w:val="both"/>
        <w:rPr>
          <w:sz w:val="28"/>
          <w:szCs w:val="28"/>
        </w:rPr>
      </w:pPr>
      <w:r w:rsidRPr="001772EE">
        <w:rPr>
          <w:sz w:val="28"/>
          <w:szCs w:val="28"/>
        </w:rPr>
        <w:t>Устойчивое финансовое положение предприятия зависит</w:t>
      </w:r>
      <w:r>
        <w:rPr>
          <w:sz w:val="28"/>
          <w:szCs w:val="28"/>
        </w:rPr>
        <w:t xml:space="preserve"> </w:t>
      </w:r>
      <w:r w:rsidRPr="001772EE">
        <w:rPr>
          <w:sz w:val="28"/>
          <w:szCs w:val="28"/>
        </w:rPr>
        <w:t>прежде всего от улучшения таких качественн</w:t>
      </w:r>
      <w:r>
        <w:rPr>
          <w:sz w:val="28"/>
          <w:szCs w:val="28"/>
        </w:rPr>
        <w:t>ы</w:t>
      </w:r>
      <w:r w:rsidRPr="001772EE">
        <w:rPr>
          <w:sz w:val="28"/>
          <w:szCs w:val="28"/>
        </w:rPr>
        <w:t>х</w:t>
      </w:r>
      <w:r>
        <w:rPr>
          <w:sz w:val="28"/>
          <w:szCs w:val="28"/>
        </w:rPr>
        <w:t xml:space="preserve"> </w:t>
      </w:r>
      <w:r w:rsidRPr="001772EE">
        <w:rPr>
          <w:sz w:val="28"/>
          <w:szCs w:val="28"/>
        </w:rPr>
        <w:t>показателей работы, как производительность труда, рентабельность производства,</w:t>
      </w:r>
      <w:r>
        <w:rPr>
          <w:sz w:val="28"/>
          <w:szCs w:val="28"/>
        </w:rPr>
        <w:t xml:space="preserve"> </w:t>
      </w:r>
      <w:r w:rsidRPr="001772EE">
        <w:rPr>
          <w:sz w:val="28"/>
          <w:szCs w:val="28"/>
        </w:rPr>
        <w:t>фондоотдача, прибыль предприятия.</w:t>
      </w:r>
    </w:p>
    <w:p w:rsidR="00F54E75" w:rsidRPr="001772EE" w:rsidRDefault="00F54E75" w:rsidP="00401CD1">
      <w:pPr>
        <w:jc w:val="both"/>
        <w:rPr>
          <w:sz w:val="28"/>
          <w:szCs w:val="28"/>
        </w:rPr>
      </w:pPr>
      <w:r w:rsidRPr="001772EE">
        <w:rPr>
          <w:sz w:val="28"/>
          <w:szCs w:val="28"/>
        </w:rPr>
        <w:t>Рациональному размещению средств предприятия способствует правильная организация материально-т</w:t>
      </w:r>
      <w:r>
        <w:rPr>
          <w:sz w:val="28"/>
          <w:szCs w:val="28"/>
        </w:rPr>
        <w:t>ехнического обеспе</w:t>
      </w:r>
      <w:r w:rsidRPr="001772EE">
        <w:rPr>
          <w:sz w:val="28"/>
          <w:szCs w:val="28"/>
        </w:rPr>
        <w:t>чения производства, оперативн</w:t>
      </w:r>
      <w:r>
        <w:rPr>
          <w:sz w:val="28"/>
          <w:szCs w:val="28"/>
        </w:rPr>
        <w:t>ая деятельность по ускорению де</w:t>
      </w:r>
      <w:r w:rsidRPr="001772EE">
        <w:rPr>
          <w:sz w:val="28"/>
          <w:szCs w:val="28"/>
        </w:rPr>
        <w:t>нежного оборота. Поэтому ана</w:t>
      </w:r>
      <w:r>
        <w:rPr>
          <w:sz w:val="28"/>
          <w:szCs w:val="28"/>
        </w:rPr>
        <w:t>лиз финансового состояния прово</w:t>
      </w:r>
      <w:r w:rsidRPr="001772EE">
        <w:rPr>
          <w:sz w:val="28"/>
          <w:szCs w:val="28"/>
        </w:rPr>
        <w:t>дится на завершающей стадии анализа финансово-хозяйственной</w:t>
      </w:r>
      <w:r>
        <w:rPr>
          <w:sz w:val="28"/>
          <w:szCs w:val="28"/>
        </w:rPr>
        <w:t xml:space="preserve"> </w:t>
      </w:r>
      <w:r w:rsidRPr="001772EE">
        <w:rPr>
          <w:sz w:val="28"/>
          <w:szCs w:val="28"/>
        </w:rPr>
        <w:t>деятельности.</w:t>
      </w:r>
    </w:p>
    <w:p w:rsidR="00F54E75" w:rsidRPr="001772EE" w:rsidRDefault="00F54E75" w:rsidP="00401CD1">
      <w:pPr>
        <w:jc w:val="both"/>
        <w:rPr>
          <w:sz w:val="28"/>
          <w:szCs w:val="28"/>
        </w:rPr>
      </w:pPr>
      <w:r w:rsidRPr="001772EE">
        <w:rPr>
          <w:sz w:val="28"/>
          <w:szCs w:val="28"/>
        </w:rPr>
        <w:t>В то же время финансовые затруднения предприятия. в условиях рынка, отсутствие средств для современных расчетов могут</w:t>
      </w:r>
      <w:r>
        <w:rPr>
          <w:sz w:val="28"/>
          <w:szCs w:val="28"/>
        </w:rPr>
        <w:t xml:space="preserve"> </w:t>
      </w:r>
      <w:r w:rsidRPr="001772EE">
        <w:rPr>
          <w:sz w:val="28"/>
          <w:szCs w:val="28"/>
        </w:rPr>
        <w:t>повлиять на стабильность поставок, нарушить ритм материально-технического снабжения.</w:t>
      </w:r>
    </w:p>
    <w:p w:rsidR="00F54E75" w:rsidRPr="00CA6AC3" w:rsidRDefault="00F54E75" w:rsidP="00401CD1">
      <w:pPr>
        <w:jc w:val="both"/>
        <w:rPr>
          <w:sz w:val="28"/>
          <w:szCs w:val="28"/>
        </w:rPr>
      </w:pPr>
      <w:r w:rsidRPr="001772EE">
        <w:rPr>
          <w:sz w:val="28"/>
          <w:szCs w:val="28"/>
        </w:rPr>
        <w:t>Задачами анализа являются общая оценка финансового состояния, проверка расходования средств по целевому назначению,</w:t>
      </w:r>
      <w:r>
        <w:rPr>
          <w:sz w:val="28"/>
          <w:szCs w:val="28"/>
        </w:rPr>
        <w:t xml:space="preserve"> </w:t>
      </w:r>
      <w:r w:rsidRPr="001772EE">
        <w:rPr>
          <w:sz w:val="28"/>
          <w:szCs w:val="28"/>
        </w:rPr>
        <w:t>выявление причин финансовых затруднений, возможностей улуч</w:t>
      </w:r>
      <w:r>
        <w:rPr>
          <w:sz w:val="28"/>
          <w:szCs w:val="28"/>
        </w:rPr>
        <w:t>ше</w:t>
      </w:r>
      <w:r w:rsidRPr="00CA6AC3">
        <w:rPr>
          <w:sz w:val="28"/>
          <w:szCs w:val="28"/>
        </w:rPr>
        <w:t>ния использования финансовых ресурсов, ускорения оборота</w:t>
      </w:r>
      <w:r>
        <w:rPr>
          <w:sz w:val="28"/>
          <w:szCs w:val="28"/>
        </w:rPr>
        <w:t xml:space="preserve"> сре</w:t>
      </w:r>
      <w:r w:rsidRPr="00CA6AC3">
        <w:rPr>
          <w:sz w:val="28"/>
          <w:szCs w:val="28"/>
        </w:rPr>
        <w:t>дств и укрепления финансового положения.</w:t>
      </w:r>
    </w:p>
    <w:p w:rsidR="00F54E75" w:rsidRDefault="00F54E75" w:rsidP="005109CF">
      <w:pPr>
        <w:ind w:firstLine="900"/>
        <w:jc w:val="both"/>
        <w:rPr>
          <w:sz w:val="28"/>
          <w:szCs w:val="28"/>
        </w:rPr>
      </w:pPr>
    </w:p>
    <w:p w:rsidR="00F54E75" w:rsidRPr="00401CD1" w:rsidRDefault="00F54E75" w:rsidP="00401CD1">
      <w:pPr>
        <w:jc w:val="both"/>
        <w:rPr>
          <w:b/>
          <w:sz w:val="28"/>
          <w:szCs w:val="28"/>
        </w:rPr>
      </w:pPr>
      <w:r>
        <w:rPr>
          <w:b/>
          <w:sz w:val="28"/>
          <w:szCs w:val="28"/>
        </w:rPr>
        <w:t>Текст четвертого</w:t>
      </w:r>
      <w:r w:rsidRPr="00401CD1">
        <w:rPr>
          <w:b/>
          <w:sz w:val="28"/>
          <w:szCs w:val="28"/>
        </w:rPr>
        <w:t xml:space="preserve"> вопроса</w:t>
      </w:r>
    </w:p>
    <w:p w:rsidR="00F54E75" w:rsidRPr="00CA6AC3" w:rsidRDefault="00F54E75" w:rsidP="00401CD1">
      <w:pPr>
        <w:ind w:firstLine="567"/>
        <w:jc w:val="both"/>
        <w:rPr>
          <w:sz w:val="28"/>
          <w:szCs w:val="28"/>
        </w:rPr>
      </w:pPr>
      <w:r w:rsidRPr="00CA6AC3">
        <w:rPr>
          <w:sz w:val="28"/>
          <w:szCs w:val="28"/>
        </w:rPr>
        <w:t>Главный фактор, определ</w:t>
      </w:r>
      <w:r>
        <w:rPr>
          <w:sz w:val="28"/>
          <w:szCs w:val="28"/>
        </w:rPr>
        <w:t>яющий финансовое положение пред</w:t>
      </w:r>
      <w:r w:rsidRPr="00CA6AC3">
        <w:rPr>
          <w:sz w:val="28"/>
          <w:szCs w:val="28"/>
        </w:rPr>
        <w:t xml:space="preserve">вятия, </w:t>
      </w:r>
      <w:r>
        <w:rPr>
          <w:sz w:val="28"/>
          <w:szCs w:val="28"/>
        </w:rPr>
        <w:t>-</w:t>
      </w:r>
      <w:r w:rsidRPr="00CA6AC3">
        <w:rPr>
          <w:sz w:val="28"/>
          <w:szCs w:val="28"/>
        </w:rPr>
        <w:t xml:space="preserve"> состояние его оборотных средств. Оборотными средств</w:t>
      </w:r>
      <w:r>
        <w:rPr>
          <w:sz w:val="28"/>
          <w:szCs w:val="28"/>
        </w:rPr>
        <w:t>ами</w:t>
      </w:r>
      <w:r w:rsidRPr="00CA6AC3">
        <w:rPr>
          <w:sz w:val="28"/>
          <w:szCs w:val="28"/>
        </w:rPr>
        <w:t xml:space="preserve"> называют денежные ресурсы, необходимые для создания про</w:t>
      </w:r>
      <w:r>
        <w:rPr>
          <w:sz w:val="28"/>
          <w:szCs w:val="28"/>
        </w:rPr>
        <w:t>извод</w:t>
      </w:r>
      <w:r w:rsidRPr="00CA6AC3">
        <w:rPr>
          <w:sz w:val="28"/>
          <w:szCs w:val="28"/>
        </w:rPr>
        <w:t>ственных запасов, авансирования затрат для обеспечения</w:t>
      </w:r>
      <w:r>
        <w:rPr>
          <w:sz w:val="28"/>
          <w:szCs w:val="28"/>
        </w:rPr>
        <w:t xml:space="preserve"> не</w:t>
      </w:r>
      <w:r w:rsidRPr="00CA6AC3">
        <w:rPr>
          <w:sz w:val="28"/>
          <w:szCs w:val="28"/>
        </w:rPr>
        <w:t>прерывности процесса производства и реализации продукции.</w:t>
      </w:r>
    </w:p>
    <w:p w:rsidR="00F54E75" w:rsidRDefault="00F54E75" w:rsidP="00401CD1">
      <w:pPr>
        <w:jc w:val="both"/>
        <w:rPr>
          <w:sz w:val="28"/>
          <w:szCs w:val="28"/>
        </w:rPr>
      </w:pPr>
      <w:r w:rsidRPr="00CA6AC3">
        <w:rPr>
          <w:sz w:val="28"/>
          <w:szCs w:val="28"/>
        </w:rPr>
        <w:t>Источники формирования оборотных средств делятся на соб</w:t>
      </w:r>
      <w:r>
        <w:rPr>
          <w:sz w:val="28"/>
          <w:szCs w:val="28"/>
        </w:rPr>
        <w:t>стве</w:t>
      </w:r>
      <w:r w:rsidRPr="00CA6AC3">
        <w:rPr>
          <w:sz w:val="28"/>
          <w:szCs w:val="28"/>
        </w:rPr>
        <w:t>нные и заемные. Собственные выделяются на покрытие запа</w:t>
      </w:r>
      <w:r>
        <w:rPr>
          <w:sz w:val="28"/>
          <w:szCs w:val="28"/>
        </w:rPr>
        <w:t>сов</w:t>
      </w:r>
      <w:r w:rsidRPr="00CA6AC3">
        <w:rPr>
          <w:sz w:val="28"/>
          <w:szCs w:val="28"/>
        </w:rPr>
        <w:t xml:space="preserve"> и расходов будущих периодов в минимальных размерах и по</w:t>
      </w:r>
      <w:r>
        <w:rPr>
          <w:sz w:val="28"/>
          <w:szCs w:val="28"/>
        </w:rPr>
        <w:t>стоян</w:t>
      </w:r>
      <w:r w:rsidRPr="00CA6AC3">
        <w:rPr>
          <w:sz w:val="28"/>
          <w:szCs w:val="28"/>
        </w:rPr>
        <w:t>но находятся в распоряжении предприятия. Заемные обо</w:t>
      </w:r>
      <w:r>
        <w:rPr>
          <w:sz w:val="28"/>
          <w:szCs w:val="28"/>
        </w:rPr>
        <w:t>ро</w:t>
      </w:r>
      <w:r w:rsidRPr="00CA6AC3">
        <w:rPr>
          <w:sz w:val="28"/>
          <w:szCs w:val="28"/>
        </w:rPr>
        <w:t xml:space="preserve">тные средства </w:t>
      </w:r>
      <w:r>
        <w:rPr>
          <w:sz w:val="28"/>
          <w:szCs w:val="28"/>
        </w:rPr>
        <w:t>исп</w:t>
      </w:r>
      <w:r w:rsidRPr="00CA6AC3">
        <w:rPr>
          <w:sz w:val="28"/>
          <w:szCs w:val="28"/>
        </w:rPr>
        <w:t>ользуются для покрытия сезонных затрат и</w:t>
      </w:r>
      <w:r>
        <w:rPr>
          <w:sz w:val="28"/>
          <w:szCs w:val="28"/>
        </w:rPr>
        <w:t xml:space="preserve"> зап</w:t>
      </w:r>
      <w:r w:rsidRPr="00CA6AC3">
        <w:rPr>
          <w:sz w:val="28"/>
          <w:szCs w:val="28"/>
        </w:rPr>
        <w:t>асов и временной</w:t>
      </w:r>
      <w:r>
        <w:rPr>
          <w:sz w:val="28"/>
          <w:szCs w:val="28"/>
        </w:rPr>
        <w:t xml:space="preserve"> </w:t>
      </w:r>
      <w:r w:rsidRPr="00CA6AC3">
        <w:rPr>
          <w:sz w:val="28"/>
          <w:szCs w:val="28"/>
        </w:rPr>
        <w:t>потребности в средствах, связанной, например,</w:t>
      </w:r>
      <w:r>
        <w:rPr>
          <w:sz w:val="28"/>
          <w:szCs w:val="28"/>
        </w:rPr>
        <w:t xml:space="preserve"> с перевыполнением производственных заданий.</w:t>
      </w:r>
    </w:p>
    <w:p w:rsidR="00F54E75" w:rsidRDefault="00F54E75" w:rsidP="00401CD1">
      <w:pPr>
        <w:jc w:val="both"/>
        <w:rPr>
          <w:sz w:val="28"/>
          <w:szCs w:val="28"/>
        </w:rPr>
      </w:pPr>
      <w:r>
        <w:rPr>
          <w:sz w:val="28"/>
          <w:szCs w:val="28"/>
        </w:rPr>
        <w:t xml:space="preserve">Дальнейшее улучшение финансовых результатов и финансовых показателей работы зависит и от реализации выявленных внутрихозяйственных резервов увеличения прибыли. </w:t>
      </w:r>
    </w:p>
    <w:p w:rsidR="00F54E75" w:rsidRDefault="00F54E75" w:rsidP="00401CD1">
      <w:pPr>
        <w:jc w:val="both"/>
        <w:rPr>
          <w:sz w:val="28"/>
          <w:szCs w:val="28"/>
        </w:rPr>
      </w:pPr>
      <w:r>
        <w:rPr>
          <w:sz w:val="28"/>
          <w:szCs w:val="28"/>
        </w:rPr>
        <w:t xml:space="preserve">Для определения неплатежеспособности предприятия используется система критериев, базирующихся на оценке структуры баланса предприятия. </w:t>
      </w:r>
    </w:p>
    <w:p w:rsidR="00F54E75" w:rsidRDefault="00F54E75" w:rsidP="00401CD1">
      <w:pPr>
        <w:jc w:val="both"/>
        <w:rPr>
          <w:sz w:val="28"/>
          <w:szCs w:val="28"/>
        </w:rPr>
      </w:pPr>
      <w:r>
        <w:rPr>
          <w:sz w:val="28"/>
          <w:szCs w:val="28"/>
        </w:rPr>
        <w:t>Показателями для оценки удовлетворительности структуры баланса предприятия являются коэффициенты:</w:t>
      </w:r>
    </w:p>
    <w:p w:rsidR="00F54E75" w:rsidRDefault="00F54E75" w:rsidP="00401CD1">
      <w:pPr>
        <w:jc w:val="both"/>
        <w:rPr>
          <w:sz w:val="28"/>
          <w:szCs w:val="28"/>
        </w:rPr>
      </w:pPr>
      <w:r>
        <w:rPr>
          <w:sz w:val="28"/>
          <w:szCs w:val="28"/>
        </w:rPr>
        <w:t>- текущей ликвидности;</w:t>
      </w:r>
    </w:p>
    <w:p w:rsidR="00F54E75" w:rsidRDefault="00F54E75" w:rsidP="00401CD1">
      <w:pPr>
        <w:jc w:val="both"/>
        <w:rPr>
          <w:sz w:val="28"/>
          <w:szCs w:val="28"/>
        </w:rPr>
      </w:pPr>
      <w:r>
        <w:rPr>
          <w:sz w:val="28"/>
          <w:szCs w:val="28"/>
        </w:rPr>
        <w:t>- обеспеченности собственными средствами;</w:t>
      </w:r>
    </w:p>
    <w:p w:rsidR="00F54E75" w:rsidRDefault="00F54E75" w:rsidP="00401CD1">
      <w:pPr>
        <w:jc w:val="both"/>
        <w:rPr>
          <w:sz w:val="28"/>
          <w:szCs w:val="28"/>
        </w:rPr>
      </w:pPr>
      <w:r>
        <w:rPr>
          <w:sz w:val="28"/>
          <w:szCs w:val="28"/>
        </w:rPr>
        <w:t>- восстановления (утраты) платежеспособности.</w:t>
      </w:r>
    </w:p>
    <w:p w:rsidR="00F54E75" w:rsidRPr="005109CF" w:rsidRDefault="00F54E75" w:rsidP="00401CD1">
      <w:pPr>
        <w:jc w:val="both"/>
        <w:rPr>
          <w:b/>
          <w:sz w:val="28"/>
          <w:szCs w:val="28"/>
        </w:rPr>
      </w:pPr>
      <w:r w:rsidRPr="005109CF">
        <w:rPr>
          <w:b/>
          <w:sz w:val="28"/>
          <w:szCs w:val="28"/>
        </w:rPr>
        <w:t xml:space="preserve">Текст пятого вопроса </w:t>
      </w:r>
    </w:p>
    <w:p w:rsidR="00F54E75" w:rsidRDefault="00F54E75" w:rsidP="00401CD1">
      <w:pPr>
        <w:jc w:val="both"/>
        <w:rPr>
          <w:sz w:val="28"/>
          <w:szCs w:val="28"/>
        </w:rPr>
      </w:pPr>
      <w:r>
        <w:rPr>
          <w:sz w:val="28"/>
          <w:szCs w:val="28"/>
        </w:rPr>
        <w:t>Анализ баланса предприятия производится на основании:</w:t>
      </w:r>
    </w:p>
    <w:p w:rsidR="00F54E75" w:rsidRDefault="00F54E75" w:rsidP="00401CD1">
      <w:pPr>
        <w:jc w:val="both"/>
        <w:rPr>
          <w:sz w:val="28"/>
          <w:szCs w:val="28"/>
        </w:rPr>
      </w:pPr>
      <w:r>
        <w:rPr>
          <w:sz w:val="28"/>
          <w:szCs w:val="28"/>
        </w:rPr>
        <w:t>- баланса за последний отчетный период, а также баланса на первое число текущего месяца;</w:t>
      </w:r>
    </w:p>
    <w:p w:rsidR="00F54E75" w:rsidRDefault="00F54E75" w:rsidP="00401CD1">
      <w:pPr>
        <w:jc w:val="both"/>
        <w:rPr>
          <w:sz w:val="28"/>
          <w:szCs w:val="28"/>
        </w:rPr>
      </w:pPr>
      <w:r>
        <w:rPr>
          <w:sz w:val="28"/>
          <w:szCs w:val="28"/>
        </w:rPr>
        <w:t>- баланса предприятия за последний период, предоставляемого налоговыми органами в случае непредставления  в установленные сроки соответствующих документов руководством предприятия.</w:t>
      </w:r>
    </w:p>
    <w:p w:rsidR="00F54E75" w:rsidRDefault="00F54E75" w:rsidP="00401CD1">
      <w:pPr>
        <w:jc w:val="both"/>
        <w:rPr>
          <w:sz w:val="28"/>
          <w:szCs w:val="28"/>
        </w:rPr>
      </w:pPr>
      <w:r>
        <w:rPr>
          <w:sz w:val="28"/>
          <w:szCs w:val="28"/>
        </w:rPr>
        <w:t xml:space="preserve">Переход к рынку создал условия для развития предпринимательской деятельности. Перечисленные этапы процесса организации предпринимательской деятельности рассматриваются в неразрывной логической последовательности: планирование продукта и продвижение его на рынке, составление плана его производства, формирование трудового коллектива и организация оплаты труда, управление деятельностью, оценка и анализ его деятельности. </w:t>
      </w:r>
    </w:p>
    <w:p w:rsidR="00F54E75" w:rsidRPr="0005724C" w:rsidRDefault="00F54E75" w:rsidP="00401CD1">
      <w:pPr>
        <w:jc w:val="both"/>
        <w:rPr>
          <w:sz w:val="28"/>
          <w:szCs w:val="28"/>
        </w:rPr>
      </w:pPr>
      <w:r>
        <w:rPr>
          <w:sz w:val="28"/>
          <w:szCs w:val="28"/>
        </w:rPr>
        <w:t xml:space="preserve">Наметившийся в экономической структуре количественный рост представителей предпринимательской деятельности отвечает актуальнейшей задаче ускоренного создания целой армии новых </w:t>
      </w:r>
      <w:r w:rsidRPr="0005724C">
        <w:rPr>
          <w:sz w:val="28"/>
          <w:szCs w:val="28"/>
        </w:rPr>
        <w:t xml:space="preserve">товаропроизводителей. </w:t>
      </w:r>
      <w:r>
        <w:rPr>
          <w:sz w:val="28"/>
          <w:szCs w:val="28"/>
        </w:rPr>
        <w:t>П</w:t>
      </w:r>
      <w:r w:rsidRPr="0005724C">
        <w:rPr>
          <w:sz w:val="28"/>
          <w:szCs w:val="28"/>
        </w:rPr>
        <w:t>роцесс образования высокорентабельных,</w:t>
      </w:r>
      <w:r>
        <w:rPr>
          <w:sz w:val="28"/>
          <w:szCs w:val="28"/>
        </w:rPr>
        <w:t xml:space="preserve"> </w:t>
      </w:r>
      <w:r w:rsidRPr="0005724C">
        <w:rPr>
          <w:sz w:val="28"/>
          <w:szCs w:val="28"/>
        </w:rPr>
        <w:t>динамичных предприятий мож</w:t>
      </w:r>
      <w:r>
        <w:rPr>
          <w:sz w:val="28"/>
          <w:szCs w:val="28"/>
        </w:rPr>
        <w:t>но связывать с надеждой на уста</w:t>
      </w:r>
      <w:r w:rsidRPr="0005724C">
        <w:rPr>
          <w:sz w:val="28"/>
          <w:szCs w:val="28"/>
        </w:rPr>
        <w:t>новление подлинных рыночных отношений в нашей экономике.</w:t>
      </w:r>
    </w:p>
    <w:p w:rsidR="00F54E75" w:rsidRDefault="00F54E75" w:rsidP="00401CD1">
      <w:pPr>
        <w:jc w:val="both"/>
        <w:rPr>
          <w:sz w:val="28"/>
          <w:szCs w:val="28"/>
        </w:rPr>
      </w:pPr>
      <w:r w:rsidRPr="0005724C">
        <w:rPr>
          <w:sz w:val="28"/>
          <w:szCs w:val="28"/>
        </w:rPr>
        <w:t>Многочисленность предпринимателей заметно активизирует в</w:t>
      </w:r>
      <w:r>
        <w:rPr>
          <w:sz w:val="28"/>
          <w:szCs w:val="28"/>
        </w:rPr>
        <w:t xml:space="preserve"> </w:t>
      </w:r>
      <w:r w:rsidRPr="0005724C">
        <w:rPr>
          <w:sz w:val="28"/>
          <w:szCs w:val="28"/>
        </w:rPr>
        <w:t>национальном хозяйстве соперничество и конкуренцию, выступает</w:t>
      </w:r>
      <w:r>
        <w:rPr>
          <w:sz w:val="28"/>
          <w:szCs w:val="28"/>
        </w:rPr>
        <w:t xml:space="preserve"> </w:t>
      </w:r>
      <w:r w:rsidRPr="0005724C">
        <w:rPr>
          <w:sz w:val="28"/>
          <w:szCs w:val="28"/>
        </w:rPr>
        <w:t>известным гарантом сдерживания монополистических тенденций,</w:t>
      </w:r>
      <w:r>
        <w:rPr>
          <w:sz w:val="28"/>
          <w:szCs w:val="28"/>
        </w:rPr>
        <w:t xml:space="preserve"> </w:t>
      </w:r>
      <w:r w:rsidRPr="0005724C">
        <w:rPr>
          <w:sz w:val="28"/>
          <w:szCs w:val="28"/>
        </w:rPr>
        <w:t>инфляционных процессов, роста безработицы. Хозяйственная маневренность, гибкость принятия решений, территориально-пространственная мобильность,</w:t>
      </w:r>
      <w:r>
        <w:rPr>
          <w:sz w:val="28"/>
          <w:szCs w:val="28"/>
        </w:rPr>
        <w:t xml:space="preserve"> -</w:t>
      </w:r>
      <w:r w:rsidRPr="0005724C">
        <w:rPr>
          <w:sz w:val="28"/>
          <w:szCs w:val="28"/>
        </w:rPr>
        <w:t xml:space="preserve"> все эти черты присущи современному</w:t>
      </w:r>
      <w:r>
        <w:rPr>
          <w:sz w:val="28"/>
          <w:szCs w:val="28"/>
        </w:rPr>
        <w:t xml:space="preserve"> </w:t>
      </w:r>
      <w:r w:rsidRPr="0005724C">
        <w:rPr>
          <w:sz w:val="28"/>
          <w:szCs w:val="28"/>
        </w:rPr>
        <w:t>предпринимательству.</w:t>
      </w:r>
    </w:p>
    <w:p w:rsidR="00F54E75" w:rsidRDefault="00F54E75" w:rsidP="005109CF">
      <w:pPr>
        <w:ind w:firstLine="900"/>
        <w:jc w:val="both"/>
        <w:rPr>
          <w:sz w:val="28"/>
          <w:szCs w:val="28"/>
        </w:rPr>
      </w:pPr>
    </w:p>
    <w:p w:rsidR="00F54E75" w:rsidRPr="00084395" w:rsidRDefault="00F54E75" w:rsidP="00401CD1">
      <w:pPr>
        <w:jc w:val="both"/>
        <w:rPr>
          <w:sz w:val="28"/>
          <w:szCs w:val="28"/>
        </w:rPr>
      </w:pPr>
      <w:r w:rsidRPr="00084395">
        <w:rPr>
          <w:sz w:val="28"/>
          <w:szCs w:val="28"/>
        </w:rPr>
        <w:t>Литература: 2; 3; 4; 5; 6; 10.</w:t>
      </w:r>
    </w:p>
    <w:p w:rsidR="00F54E75" w:rsidRPr="00084395" w:rsidRDefault="00F54E75" w:rsidP="00401CD1">
      <w:pPr>
        <w:jc w:val="both"/>
        <w:rPr>
          <w:sz w:val="28"/>
          <w:szCs w:val="28"/>
        </w:rPr>
      </w:pPr>
      <w:r w:rsidRPr="00084395">
        <w:rPr>
          <w:sz w:val="28"/>
          <w:szCs w:val="28"/>
        </w:rPr>
        <w:t>Контрольные вопросы:</w:t>
      </w:r>
    </w:p>
    <w:p w:rsidR="00F54E75" w:rsidRDefault="00F54E75" w:rsidP="00401CD1">
      <w:pPr>
        <w:jc w:val="both"/>
        <w:rPr>
          <w:sz w:val="28"/>
          <w:szCs w:val="28"/>
        </w:rPr>
      </w:pPr>
      <w:r>
        <w:rPr>
          <w:sz w:val="28"/>
          <w:szCs w:val="28"/>
        </w:rPr>
        <w:t>1. Что входит в оценочные показатели.</w:t>
      </w:r>
    </w:p>
    <w:p w:rsidR="00F54E75" w:rsidRDefault="00F54E75" w:rsidP="00401CD1">
      <w:pPr>
        <w:jc w:val="both"/>
        <w:rPr>
          <w:sz w:val="28"/>
          <w:szCs w:val="28"/>
        </w:rPr>
      </w:pPr>
      <w:r>
        <w:rPr>
          <w:sz w:val="28"/>
          <w:szCs w:val="28"/>
        </w:rPr>
        <w:t>2. Что входит в показатели издержек производства.</w:t>
      </w:r>
    </w:p>
    <w:p w:rsidR="00F54E75" w:rsidRDefault="00F54E75" w:rsidP="00401CD1">
      <w:pPr>
        <w:jc w:val="both"/>
        <w:rPr>
          <w:sz w:val="28"/>
          <w:szCs w:val="28"/>
        </w:rPr>
      </w:pPr>
      <w:r>
        <w:rPr>
          <w:sz w:val="28"/>
          <w:szCs w:val="28"/>
        </w:rPr>
        <w:t>3. Факторы влияющие на размер прибыли.</w:t>
      </w:r>
    </w:p>
    <w:p w:rsidR="00F54E75" w:rsidRDefault="00F54E75" w:rsidP="00401CD1">
      <w:pPr>
        <w:jc w:val="both"/>
        <w:rPr>
          <w:sz w:val="28"/>
          <w:szCs w:val="28"/>
        </w:rPr>
      </w:pPr>
      <w:r>
        <w:rPr>
          <w:sz w:val="28"/>
          <w:szCs w:val="28"/>
        </w:rPr>
        <w:t>4. Что входит в оценочные показатели производственной деятельности.</w:t>
      </w:r>
    </w:p>
    <w:p w:rsidR="00F54E75" w:rsidRDefault="00F54E75" w:rsidP="00401CD1">
      <w:pPr>
        <w:jc w:val="both"/>
        <w:rPr>
          <w:sz w:val="28"/>
          <w:szCs w:val="28"/>
        </w:rPr>
      </w:pPr>
      <w:r>
        <w:rPr>
          <w:sz w:val="28"/>
          <w:szCs w:val="28"/>
        </w:rPr>
        <w:t>5. Чем характеризуется финансовое состояние предприятия.</w:t>
      </w:r>
    </w:p>
    <w:p w:rsidR="00F54E75" w:rsidRDefault="00F54E75" w:rsidP="00401CD1">
      <w:pPr>
        <w:jc w:val="both"/>
        <w:rPr>
          <w:sz w:val="28"/>
          <w:szCs w:val="28"/>
        </w:rPr>
      </w:pPr>
      <w:r>
        <w:rPr>
          <w:sz w:val="28"/>
          <w:szCs w:val="28"/>
        </w:rPr>
        <w:t>6. Главный фактор, определяющий финансовое положение предприятия.</w:t>
      </w:r>
    </w:p>
    <w:p w:rsidR="00F54E75" w:rsidRDefault="00F54E75" w:rsidP="00401CD1">
      <w:pPr>
        <w:jc w:val="both"/>
        <w:rPr>
          <w:sz w:val="28"/>
          <w:szCs w:val="28"/>
        </w:rPr>
      </w:pPr>
      <w:r>
        <w:rPr>
          <w:sz w:val="28"/>
          <w:szCs w:val="28"/>
        </w:rPr>
        <w:t>7. Перечислите источники формирования оборотных средств.</w:t>
      </w:r>
    </w:p>
    <w:p w:rsidR="00F54E75" w:rsidRDefault="00F54E75" w:rsidP="00401CD1">
      <w:pPr>
        <w:jc w:val="both"/>
        <w:rPr>
          <w:sz w:val="28"/>
          <w:szCs w:val="28"/>
        </w:rPr>
      </w:pPr>
    </w:p>
    <w:p w:rsidR="00F54E75" w:rsidRDefault="00F54E75" w:rsidP="00401CD1">
      <w:pPr>
        <w:jc w:val="both"/>
        <w:rPr>
          <w:b/>
          <w:sz w:val="28"/>
          <w:szCs w:val="28"/>
        </w:rPr>
      </w:pPr>
      <w:r w:rsidRPr="00D65658">
        <w:rPr>
          <w:b/>
          <w:sz w:val="28"/>
          <w:szCs w:val="28"/>
        </w:rPr>
        <w:t>Тема 12. Прекращение предпринимательской деятельност</w:t>
      </w:r>
      <w:r>
        <w:rPr>
          <w:b/>
          <w:sz w:val="28"/>
          <w:szCs w:val="28"/>
        </w:rPr>
        <w:t>и.</w:t>
      </w:r>
    </w:p>
    <w:p w:rsidR="00F54E75" w:rsidRDefault="00F54E75" w:rsidP="00401CD1">
      <w:pPr>
        <w:jc w:val="both"/>
        <w:rPr>
          <w:b/>
          <w:sz w:val="28"/>
          <w:szCs w:val="28"/>
        </w:rPr>
      </w:pPr>
      <w:r>
        <w:rPr>
          <w:b/>
          <w:sz w:val="28"/>
          <w:szCs w:val="28"/>
        </w:rPr>
        <w:t xml:space="preserve">Цель: Ознакомиться с правилами прекращения предпринимательской деятельности, а также </w:t>
      </w:r>
      <w:r w:rsidRPr="0094537F">
        <w:rPr>
          <w:b/>
          <w:sz w:val="28"/>
          <w:szCs w:val="28"/>
        </w:rPr>
        <w:t>оздоровления предпринимательских организаций</w:t>
      </w:r>
      <w:r>
        <w:rPr>
          <w:b/>
          <w:sz w:val="28"/>
          <w:szCs w:val="28"/>
        </w:rPr>
        <w:t>.</w:t>
      </w:r>
    </w:p>
    <w:p w:rsidR="00F54E75" w:rsidRDefault="00F54E75" w:rsidP="00401CD1">
      <w:pPr>
        <w:jc w:val="both"/>
        <w:rPr>
          <w:b/>
          <w:sz w:val="28"/>
          <w:szCs w:val="28"/>
        </w:rPr>
      </w:pPr>
    </w:p>
    <w:p w:rsidR="00F54E75" w:rsidRDefault="00F54E75" w:rsidP="00401CD1">
      <w:pPr>
        <w:jc w:val="both"/>
        <w:rPr>
          <w:sz w:val="28"/>
          <w:szCs w:val="28"/>
        </w:rPr>
      </w:pPr>
      <w:r>
        <w:rPr>
          <w:b/>
          <w:sz w:val="28"/>
          <w:szCs w:val="28"/>
        </w:rPr>
        <w:t>План:</w:t>
      </w:r>
    </w:p>
    <w:p w:rsidR="00F54E75" w:rsidRPr="003F236D" w:rsidRDefault="00F54E75" w:rsidP="004E0384">
      <w:pPr>
        <w:rPr>
          <w:sz w:val="28"/>
          <w:szCs w:val="28"/>
        </w:rPr>
      </w:pPr>
      <w:r w:rsidRPr="003F236D">
        <w:rPr>
          <w:sz w:val="28"/>
          <w:szCs w:val="28"/>
        </w:rPr>
        <w:t>1. Реорганизация и ликвидация фирмы.</w:t>
      </w:r>
    </w:p>
    <w:p w:rsidR="00F54E75" w:rsidRPr="003F236D" w:rsidRDefault="00F54E75" w:rsidP="004E0384">
      <w:pPr>
        <w:rPr>
          <w:sz w:val="28"/>
          <w:szCs w:val="28"/>
        </w:rPr>
      </w:pPr>
      <w:r w:rsidRPr="003F236D">
        <w:rPr>
          <w:sz w:val="28"/>
          <w:szCs w:val="28"/>
        </w:rPr>
        <w:t>2. Понятие несостоятельности (банкротства) предприятия и меры его предупреждения.</w:t>
      </w:r>
    </w:p>
    <w:p w:rsidR="00F54E75" w:rsidRDefault="00F54E75" w:rsidP="004E0384"/>
    <w:p w:rsidR="00F54E75" w:rsidRDefault="00F54E75" w:rsidP="004E0384"/>
    <w:p w:rsidR="00F54E75" w:rsidRPr="00547C2A" w:rsidRDefault="00F54E75" w:rsidP="004E0384">
      <w:pPr>
        <w:rPr>
          <w:b/>
          <w:sz w:val="28"/>
          <w:szCs w:val="28"/>
        </w:rPr>
      </w:pPr>
      <w:r w:rsidRPr="00547C2A">
        <w:rPr>
          <w:b/>
          <w:sz w:val="28"/>
          <w:szCs w:val="28"/>
        </w:rPr>
        <w:t>Текст первого вопроса</w:t>
      </w:r>
    </w:p>
    <w:p w:rsidR="00F54E75" w:rsidRPr="003F236D" w:rsidRDefault="00F54E75" w:rsidP="003F236D">
      <w:pPr>
        <w:ind w:firstLine="567"/>
        <w:jc w:val="both"/>
        <w:rPr>
          <w:sz w:val="28"/>
          <w:szCs w:val="28"/>
        </w:rPr>
      </w:pPr>
      <w:r w:rsidRPr="003F236D">
        <w:rPr>
          <w:sz w:val="28"/>
          <w:szCs w:val="28"/>
        </w:rPr>
        <w:t>Реорганизация и ликвидация фирмы – близкие с юридической точки зрения процессы. К примеру, реорганизация в форме слияния или присоединения для одной либо нескольких фирм будут проводиться одновременно с процедурой закрытия. С организационной же точки зрения эти процессы достаточно сложны: если человек далек от правовой сферы, ему ничего не стоит пропустить важный момент и закончить процедуру ликвидации или реорганизации неправильно.</w:t>
      </w:r>
    </w:p>
    <w:p w:rsidR="00F54E75" w:rsidRPr="003F236D" w:rsidRDefault="00F54E75" w:rsidP="003F236D">
      <w:pPr>
        <w:jc w:val="both"/>
        <w:rPr>
          <w:sz w:val="28"/>
          <w:szCs w:val="28"/>
        </w:rPr>
      </w:pPr>
      <w:r w:rsidRPr="003F236D">
        <w:rPr>
          <w:sz w:val="28"/>
          <w:szCs w:val="28"/>
        </w:rPr>
        <w:t>В то же время малейшая оплошность приводит к большим проблемам и штрафам и отражается на будущей деятельности бизнесмена, предпринимателя.</w:t>
      </w:r>
    </w:p>
    <w:p w:rsidR="00F54E75" w:rsidRPr="003F236D" w:rsidRDefault="00F54E75" w:rsidP="003F236D">
      <w:pPr>
        <w:jc w:val="both"/>
        <w:rPr>
          <w:sz w:val="28"/>
          <w:szCs w:val="28"/>
        </w:rPr>
      </w:pPr>
      <w:r w:rsidRPr="003F236D">
        <w:rPr>
          <w:sz w:val="28"/>
          <w:szCs w:val="28"/>
        </w:rPr>
        <w:t xml:space="preserve"> Реорганизация в форме слияния. Создание организации с передачей ей всех обязанностей и прав двух (или более) организаций. </w:t>
      </w:r>
    </w:p>
    <w:p w:rsidR="00F54E75" w:rsidRPr="003F236D" w:rsidRDefault="00F54E75" w:rsidP="003F236D">
      <w:pPr>
        <w:jc w:val="both"/>
        <w:rPr>
          <w:sz w:val="28"/>
          <w:szCs w:val="28"/>
        </w:rPr>
      </w:pPr>
      <w:r w:rsidRPr="003F236D">
        <w:rPr>
          <w:sz w:val="28"/>
          <w:szCs w:val="28"/>
        </w:rPr>
        <w:t xml:space="preserve">Реорганизация-присоединение (поглощение). Прекращение одной (или более) компаний с передачей их обязанностей и прав другой. </w:t>
      </w:r>
    </w:p>
    <w:p w:rsidR="00F54E75" w:rsidRPr="003F236D" w:rsidRDefault="00F54E75" w:rsidP="003F236D">
      <w:pPr>
        <w:jc w:val="both"/>
        <w:rPr>
          <w:sz w:val="28"/>
          <w:szCs w:val="28"/>
        </w:rPr>
      </w:pPr>
      <w:r w:rsidRPr="003F236D">
        <w:rPr>
          <w:sz w:val="28"/>
          <w:szCs w:val="28"/>
        </w:rPr>
        <w:t xml:space="preserve">Реорганизация организации – выделение. Одна из действующей компании выделяет новую (или несколько новых) с передачей им части обязанностей и прав старой компании. </w:t>
      </w:r>
    </w:p>
    <w:p w:rsidR="00F54E75" w:rsidRPr="003F236D" w:rsidRDefault="00F54E75" w:rsidP="003F236D">
      <w:pPr>
        <w:jc w:val="both"/>
        <w:rPr>
          <w:sz w:val="28"/>
          <w:szCs w:val="28"/>
        </w:rPr>
      </w:pPr>
      <w:r w:rsidRPr="003F236D">
        <w:rPr>
          <w:sz w:val="28"/>
          <w:szCs w:val="28"/>
        </w:rPr>
        <w:t xml:space="preserve">Реорганизация в форме разделения. Прекращение компании с передачей ее обязанностей и прав вновь создаваемым компаниям согласно разделительному балансу. </w:t>
      </w:r>
    </w:p>
    <w:p w:rsidR="00F54E75" w:rsidRPr="003F236D" w:rsidRDefault="00F54E75" w:rsidP="003F236D">
      <w:pPr>
        <w:jc w:val="both"/>
        <w:rPr>
          <w:sz w:val="28"/>
          <w:szCs w:val="28"/>
        </w:rPr>
      </w:pPr>
    </w:p>
    <w:p w:rsidR="00F54E75" w:rsidRPr="003F236D" w:rsidRDefault="00F54E75" w:rsidP="003F236D">
      <w:pPr>
        <w:jc w:val="both"/>
        <w:rPr>
          <w:sz w:val="28"/>
          <w:szCs w:val="28"/>
        </w:rPr>
      </w:pPr>
      <w:r w:rsidRPr="003F236D">
        <w:rPr>
          <w:sz w:val="28"/>
          <w:szCs w:val="28"/>
        </w:rPr>
        <w:t>Этапы реорганизации организации:</w:t>
      </w:r>
    </w:p>
    <w:p w:rsidR="00F54E75" w:rsidRPr="003F236D" w:rsidRDefault="00F54E75" w:rsidP="003F236D">
      <w:pPr>
        <w:jc w:val="both"/>
        <w:rPr>
          <w:sz w:val="28"/>
          <w:szCs w:val="28"/>
        </w:rPr>
      </w:pPr>
      <w:r w:rsidRPr="003F236D">
        <w:rPr>
          <w:sz w:val="28"/>
          <w:szCs w:val="28"/>
        </w:rPr>
        <w:t xml:space="preserve">- Принятие решения. </w:t>
      </w:r>
    </w:p>
    <w:p w:rsidR="00F54E75" w:rsidRPr="003F236D" w:rsidRDefault="00F54E75" w:rsidP="003F236D">
      <w:pPr>
        <w:jc w:val="both"/>
        <w:rPr>
          <w:sz w:val="28"/>
          <w:szCs w:val="28"/>
        </w:rPr>
      </w:pPr>
      <w:r w:rsidRPr="003F236D">
        <w:rPr>
          <w:sz w:val="28"/>
          <w:szCs w:val="28"/>
        </w:rPr>
        <w:t>- Уведомление</w:t>
      </w:r>
    </w:p>
    <w:p w:rsidR="00F54E75" w:rsidRPr="003F236D" w:rsidRDefault="00F54E75" w:rsidP="003F236D">
      <w:pPr>
        <w:jc w:val="both"/>
        <w:rPr>
          <w:sz w:val="28"/>
          <w:szCs w:val="28"/>
        </w:rPr>
      </w:pPr>
      <w:r w:rsidRPr="003F236D">
        <w:rPr>
          <w:sz w:val="28"/>
          <w:szCs w:val="28"/>
        </w:rPr>
        <w:t>- Публикация уведомления</w:t>
      </w:r>
    </w:p>
    <w:p w:rsidR="00F54E75" w:rsidRPr="003F236D" w:rsidRDefault="00F54E75" w:rsidP="003F236D">
      <w:pPr>
        <w:jc w:val="both"/>
        <w:rPr>
          <w:sz w:val="28"/>
          <w:szCs w:val="28"/>
        </w:rPr>
      </w:pPr>
      <w:r w:rsidRPr="003F236D">
        <w:rPr>
          <w:sz w:val="28"/>
          <w:szCs w:val="28"/>
        </w:rPr>
        <w:t xml:space="preserve">- Документация. </w:t>
      </w:r>
    </w:p>
    <w:p w:rsidR="00F54E75" w:rsidRPr="003F236D" w:rsidRDefault="00F54E75" w:rsidP="003F236D">
      <w:pPr>
        <w:jc w:val="both"/>
        <w:rPr>
          <w:sz w:val="28"/>
          <w:szCs w:val="28"/>
        </w:rPr>
      </w:pPr>
      <w:r w:rsidRPr="003F236D">
        <w:rPr>
          <w:sz w:val="28"/>
          <w:szCs w:val="28"/>
        </w:rPr>
        <w:t xml:space="preserve">- Учредительные документы. </w:t>
      </w:r>
    </w:p>
    <w:p w:rsidR="00F54E75" w:rsidRPr="003F236D" w:rsidRDefault="00F54E75" w:rsidP="003F236D">
      <w:pPr>
        <w:jc w:val="both"/>
        <w:rPr>
          <w:sz w:val="28"/>
          <w:szCs w:val="28"/>
        </w:rPr>
      </w:pPr>
      <w:r w:rsidRPr="003F236D">
        <w:rPr>
          <w:sz w:val="28"/>
          <w:szCs w:val="28"/>
        </w:rPr>
        <w:t xml:space="preserve">- Заключительная отчетность реорганизованной компании. </w:t>
      </w:r>
    </w:p>
    <w:p w:rsidR="00F54E75" w:rsidRPr="003F236D" w:rsidRDefault="00F54E75" w:rsidP="003F236D">
      <w:pPr>
        <w:jc w:val="both"/>
        <w:rPr>
          <w:sz w:val="28"/>
          <w:szCs w:val="28"/>
        </w:rPr>
      </w:pPr>
      <w:r w:rsidRPr="003F236D">
        <w:rPr>
          <w:sz w:val="28"/>
          <w:szCs w:val="28"/>
        </w:rPr>
        <w:t>Услуга «реорганизация организации» включает в себя подготовку необходимых для реорганизации документов, проведение самой процедуры и работу с органами государственной власти.</w:t>
      </w:r>
    </w:p>
    <w:p w:rsidR="00F54E75" w:rsidRPr="003F236D" w:rsidRDefault="00F54E75" w:rsidP="003F236D">
      <w:pPr>
        <w:jc w:val="both"/>
        <w:rPr>
          <w:sz w:val="28"/>
          <w:szCs w:val="28"/>
        </w:rPr>
      </w:pPr>
    </w:p>
    <w:p w:rsidR="00F54E75" w:rsidRPr="003F236D" w:rsidRDefault="00F54E75" w:rsidP="003F236D">
      <w:pPr>
        <w:jc w:val="both"/>
        <w:rPr>
          <w:sz w:val="28"/>
          <w:szCs w:val="28"/>
        </w:rPr>
      </w:pPr>
      <w:r w:rsidRPr="003F236D">
        <w:rPr>
          <w:sz w:val="28"/>
          <w:szCs w:val="28"/>
        </w:rPr>
        <w:t>Ликвидация компании или организации</w:t>
      </w:r>
    </w:p>
    <w:p w:rsidR="00F54E75" w:rsidRPr="003F236D" w:rsidRDefault="00F54E75" w:rsidP="003F236D">
      <w:pPr>
        <w:jc w:val="both"/>
        <w:rPr>
          <w:sz w:val="28"/>
          <w:szCs w:val="28"/>
        </w:rPr>
      </w:pPr>
      <w:r w:rsidRPr="003F236D">
        <w:rPr>
          <w:sz w:val="28"/>
          <w:szCs w:val="28"/>
        </w:rPr>
        <w:t xml:space="preserve">Деятельность компании часто приводит к необходимости добровольного прекращения.  В качестве формы прекращения деятельности ликвидация юридического лица не предусматривает последующего перехода его обязанностей и прав. </w:t>
      </w:r>
    </w:p>
    <w:p w:rsidR="00F54E75" w:rsidRPr="003F236D" w:rsidRDefault="00F54E75" w:rsidP="003F236D">
      <w:pPr>
        <w:jc w:val="both"/>
        <w:rPr>
          <w:sz w:val="28"/>
          <w:szCs w:val="28"/>
        </w:rPr>
      </w:pPr>
      <w:r w:rsidRPr="003F236D">
        <w:rPr>
          <w:sz w:val="28"/>
          <w:szCs w:val="28"/>
        </w:rPr>
        <w:t>Ликвидация юридического лица состоит из следующих этапов:</w:t>
      </w:r>
    </w:p>
    <w:p w:rsidR="00F54E75" w:rsidRPr="003F236D" w:rsidRDefault="00F54E75" w:rsidP="003F236D">
      <w:pPr>
        <w:jc w:val="both"/>
        <w:rPr>
          <w:sz w:val="28"/>
          <w:szCs w:val="28"/>
        </w:rPr>
      </w:pPr>
      <w:r w:rsidRPr="003F236D">
        <w:rPr>
          <w:sz w:val="28"/>
          <w:szCs w:val="28"/>
        </w:rPr>
        <w:t xml:space="preserve">- Решение о добровольном аннулировании принимается общим собранием с определением сроков Гражданским кодексом РК. </w:t>
      </w:r>
    </w:p>
    <w:p w:rsidR="00F54E75" w:rsidRPr="003F236D" w:rsidRDefault="00F54E75" w:rsidP="003F236D">
      <w:pPr>
        <w:jc w:val="both"/>
        <w:rPr>
          <w:sz w:val="28"/>
          <w:szCs w:val="28"/>
        </w:rPr>
      </w:pPr>
      <w:r w:rsidRPr="003F236D">
        <w:rPr>
          <w:sz w:val="28"/>
          <w:szCs w:val="28"/>
        </w:rPr>
        <w:t xml:space="preserve">- Составление промежуточного ликвидбаланса со сведениями об имуществе. </w:t>
      </w:r>
    </w:p>
    <w:p w:rsidR="00F54E75" w:rsidRPr="003F236D" w:rsidRDefault="00F54E75" w:rsidP="003F236D">
      <w:pPr>
        <w:jc w:val="both"/>
        <w:rPr>
          <w:sz w:val="28"/>
          <w:szCs w:val="28"/>
        </w:rPr>
      </w:pPr>
      <w:r w:rsidRPr="003F236D">
        <w:rPr>
          <w:sz w:val="28"/>
          <w:szCs w:val="28"/>
        </w:rPr>
        <w:t xml:space="preserve">- Осуществляются выплаты кредиторам. </w:t>
      </w:r>
    </w:p>
    <w:p w:rsidR="00F54E75" w:rsidRPr="003F236D" w:rsidRDefault="00F54E75" w:rsidP="003F236D">
      <w:pPr>
        <w:jc w:val="both"/>
        <w:rPr>
          <w:sz w:val="28"/>
          <w:szCs w:val="28"/>
        </w:rPr>
      </w:pPr>
      <w:r w:rsidRPr="003F236D">
        <w:rPr>
          <w:sz w:val="28"/>
          <w:szCs w:val="28"/>
        </w:rPr>
        <w:t xml:space="preserve">- Закрываются банковские счета, уничтожается печать. Производится работа с подлежащей хранению документацией. </w:t>
      </w:r>
    </w:p>
    <w:p w:rsidR="00F54E75" w:rsidRDefault="00F54E75" w:rsidP="003F236D">
      <w:pPr>
        <w:jc w:val="both"/>
        <w:rPr>
          <w:sz w:val="28"/>
          <w:szCs w:val="28"/>
        </w:rPr>
      </w:pPr>
      <w:r w:rsidRPr="003F236D">
        <w:rPr>
          <w:sz w:val="28"/>
          <w:szCs w:val="28"/>
        </w:rPr>
        <w:t xml:space="preserve">Процесс ликвидации юридического лица довольно сложен и длителен, но специалисты нашей компании выполняют эти услуги оперативно и профессионально. </w:t>
      </w:r>
    </w:p>
    <w:p w:rsidR="00F54E75" w:rsidRPr="003F236D" w:rsidRDefault="00F54E75" w:rsidP="003F236D">
      <w:pPr>
        <w:jc w:val="both"/>
        <w:rPr>
          <w:b/>
          <w:sz w:val="28"/>
          <w:szCs w:val="28"/>
        </w:rPr>
      </w:pPr>
    </w:p>
    <w:p w:rsidR="00F54E75" w:rsidRPr="003F236D" w:rsidRDefault="00F54E75" w:rsidP="003F236D">
      <w:pPr>
        <w:jc w:val="both"/>
        <w:rPr>
          <w:b/>
          <w:sz w:val="28"/>
          <w:szCs w:val="28"/>
        </w:rPr>
      </w:pPr>
      <w:r w:rsidRPr="003F236D">
        <w:rPr>
          <w:b/>
          <w:sz w:val="28"/>
          <w:szCs w:val="28"/>
        </w:rPr>
        <w:t>Текст второго вопроса</w:t>
      </w:r>
    </w:p>
    <w:p w:rsidR="00F54E75" w:rsidRPr="003F236D" w:rsidRDefault="00F54E75" w:rsidP="004E0384">
      <w:pPr>
        <w:rPr>
          <w:b/>
        </w:rPr>
      </w:pPr>
    </w:p>
    <w:p w:rsidR="00F54E75" w:rsidRPr="003F236D" w:rsidRDefault="00F54E75" w:rsidP="003F236D">
      <w:pPr>
        <w:jc w:val="both"/>
        <w:rPr>
          <w:sz w:val="28"/>
          <w:szCs w:val="28"/>
        </w:rPr>
      </w:pPr>
      <w:r w:rsidRPr="003F236D">
        <w:rPr>
          <w:sz w:val="28"/>
          <w:szCs w:val="28"/>
        </w:rPr>
        <w:t>Законодательство о банкротстве является инструментом, позволяющим применять к неплатежеспособным должникам процедуры банкротства с целью преодоления кризиса неплатежей, дальнейшего роста просроченных задолженностей организаций и предотвращения негативных социальных последствий, связанных с этими процессами, а также определяет правовое регулирование сфер общественной деятельности, в том числе и таких процессов, как функционирование и ликвидация юридических лиц.</w:t>
      </w:r>
    </w:p>
    <w:p w:rsidR="00F54E75" w:rsidRPr="003F236D" w:rsidRDefault="00F54E75" w:rsidP="003F236D">
      <w:pPr>
        <w:jc w:val="both"/>
        <w:rPr>
          <w:sz w:val="28"/>
          <w:szCs w:val="28"/>
        </w:rPr>
      </w:pPr>
      <w:r w:rsidRPr="003F236D">
        <w:rPr>
          <w:sz w:val="28"/>
          <w:szCs w:val="28"/>
        </w:rPr>
        <w:t>Понятие банкротства в настоящее время вызывает у общества негативные ассоциации, поскольку означает ликвидацию (или, по меньшей мере, кардинальную реорганизацию) дела - фирмы, организации, которая влечет за собой неопределенность для всех заинтересованных лиц.</w:t>
      </w:r>
    </w:p>
    <w:p w:rsidR="00F54E75" w:rsidRPr="003F236D" w:rsidRDefault="00F54E75" w:rsidP="003F236D">
      <w:pPr>
        <w:jc w:val="both"/>
        <w:rPr>
          <w:sz w:val="28"/>
          <w:szCs w:val="28"/>
        </w:rPr>
      </w:pPr>
      <w:r w:rsidRPr="003F236D">
        <w:rPr>
          <w:sz w:val="28"/>
          <w:szCs w:val="28"/>
        </w:rPr>
        <w:t>На самом деле роль банкротства в нашем обществе значительна.</w:t>
      </w:r>
    </w:p>
    <w:p w:rsidR="00F54E75" w:rsidRPr="003F236D" w:rsidRDefault="00F54E75" w:rsidP="003F236D">
      <w:pPr>
        <w:jc w:val="both"/>
        <w:rPr>
          <w:sz w:val="28"/>
          <w:szCs w:val="28"/>
        </w:rPr>
      </w:pPr>
      <w:r w:rsidRPr="003F236D">
        <w:rPr>
          <w:sz w:val="28"/>
          <w:szCs w:val="28"/>
        </w:rPr>
        <w:t>Предпринимательство является такой формой деятельности, которая не только предполагает возможность извлечения прибыли, но и создает для ее участников риск неоплатности долгов. Неплатежеспособный должник, с одной стороны, задерживает удовлетворение требований кредиторов, а с другой стороны, создает для себя и третьих лиц (учредителей, участников юридического лица) возможность возникновения неблагоприятных последствий: увеличение долгов, прекращение финансово-хозяйственной деятельности, отстранение от управления имуществом, распродажу этого имущества и др.</w:t>
      </w:r>
    </w:p>
    <w:p w:rsidR="00F54E75" w:rsidRPr="003F236D" w:rsidRDefault="00F54E75" w:rsidP="003F236D">
      <w:pPr>
        <w:jc w:val="both"/>
        <w:rPr>
          <w:sz w:val="28"/>
          <w:szCs w:val="28"/>
        </w:rPr>
      </w:pPr>
      <w:r w:rsidRPr="003F236D">
        <w:rPr>
          <w:sz w:val="28"/>
          <w:szCs w:val="28"/>
        </w:rPr>
        <w:t>Государственное регулирование данной области общественных отношений осуществляется специализированным уполномоченным органом.</w:t>
      </w:r>
    </w:p>
    <w:p w:rsidR="00F54E75" w:rsidRPr="003F236D" w:rsidRDefault="00F54E75" w:rsidP="003F236D">
      <w:pPr>
        <w:jc w:val="both"/>
        <w:rPr>
          <w:sz w:val="28"/>
          <w:szCs w:val="28"/>
        </w:rPr>
      </w:pPr>
      <w:r w:rsidRPr="003F236D">
        <w:rPr>
          <w:sz w:val="28"/>
          <w:szCs w:val="28"/>
        </w:rPr>
        <w:t>Комитет по работе с несостоятельными должниками Министерства финансов (далее - Комитет) осуществляет в пределах компетенции реализационные и контрольные функции в сфере контроля за проведением процедур банкротства (за исключением банков, страховых (перестраховочных) организаций и накопительных пенсионных фондов).</w:t>
      </w:r>
    </w:p>
    <w:p w:rsidR="00F54E75" w:rsidRPr="003F236D" w:rsidRDefault="00F54E75" w:rsidP="003F236D">
      <w:pPr>
        <w:jc w:val="both"/>
        <w:rPr>
          <w:sz w:val="28"/>
          <w:szCs w:val="28"/>
        </w:rPr>
      </w:pPr>
      <w:r w:rsidRPr="003F236D">
        <w:rPr>
          <w:sz w:val="28"/>
          <w:szCs w:val="28"/>
        </w:rPr>
        <w:t>Целями и задачами Комитета, как уполномоченного органа в области банкротства, являются обеспечение организации эффективной работы реабилитационных и конкурсных управляющих, направленной на возврат незаконно выведенного имущества в конкурсную массу, наиболее полное погашение требований кредиторов, выявление признаков преднамеренного и ложного банкротства, предотвращение использования недобросовестными предпринимателями банкротства, как инструмента по уходу от обязательств и др. В целях обеспечения интересов кредиторов и принятия решений с их участием в реабилитационной процедуре и конкурсном производстве создается комитет кредиторов.</w:t>
      </w:r>
    </w:p>
    <w:p w:rsidR="00F54E75" w:rsidRPr="003F236D" w:rsidRDefault="00F54E75" w:rsidP="003F236D">
      <w:pPr>
        <w:jc w:val="both"/>
        <w:rPr>
          <w:sz w:val="28"/>
          <w:szCs w:val="28"/>
        </w:rPr>
      </w:pPr>
      <w:r w:rsidRPr="003F236D">
        <w:rPr>
          <w:sz w:val="28"/>
          <w:szCs w:val="28"/>
        </w:rPr>
        <w:t>Закон предоставляет комитету кредиторов широкий круг контрольных полномочий, таких как право требовать от реабилитационного или конкурсного управляющего предоставления информации о финансовом состоянии должника и ходе осуществления реабилитационной процедуры и конкурсного производства, обжаловать в уполномоченный орган или суд его действия, принимать решения об обращении в уполномоченный орган об их отстранении от выполняемых обязанностей, утверждать представленный конкурсным управляющим план реализации конкурсной массы, утверждать статьи и смету расходов для проведения реабилитационной процедуры и конкурсного производства.</w:t>
      </w:r>
    </w:p>
    <w:p w:rsidR="00F54E75" w:rsidRPr="003F236D" w:rsidRDefault="00F54E75" w:rsidP="003F236D">
      <w:pPr>
        <w:jc w:val="both"/>
        <w:rPr>
          <w:sz w:val="28"/>
          <w:szCs w:val="28"/>
        </w:rPr>
      </w:pPr>
      <w:r w:rsidRPr="003F236D">
        <w:rPr>
          <w:sz w:val="28"/>
          <w:szCs w:val="28"/>
        </w:rPr>
        <w:t>Касательно неплатежеспособности предприятий следует отметить, что применение процедур банкротства необязательно должно означать ликвидацию юридического лица, то есть продажу всех его активов с целью уплаты долгов.</w:t>
      </w:r>
    </w:p>
    <w:p w:rsidR="00F54E75" w:rsidRPr="003F236D" w:rsidRDefault="00F54E75" w:rsidP="003F236D">
      <w:pPr>
        <w:jc w:val="both"/>
        <w:rPr>
          <w:sz w:val="28"/>
          <w:szCs w:val="28"/>
        </w:rPr>
      </w:pPr>
      <w:r w:rsidRPr="003F236D">
        <w:rPr>
          <w:sz w:val="28"/>
          <w:szCs w:val="28"/>
        </w:rPr>
        <w:t>Казахстанское законодательство предусматривает такую меру по восстановлению платежеспособности предприятия как реабилитационная процедура.</w:t>
      </w:r>
    </w:p>
    <w:p w:rsidR="00F54E75" w:rsidRPr="003F236D" w:rsidRDefault="00F54E75" w:rsidP="003F236D">
      <w:pPr>
        <w:jc w:val="both"/>
        <w:rPr>
          <w:sz w:val="28"/>
          <w:szCs w:val="28"/>
        </w:rPr>
      </w:pPr>
      <w:r w:rsidRPr="003F236D">
        <w:rPr>
          <w:sz w:val="28"/>
          <w:szCs w:val="28"/>
        </w:rPr>
        <w:t>Согласно статье 43 Закона Республики Казахстан «О банкротстве» (далее - Закон) при наличии возможности восстановления своей платежеспособности несостоятельный должник может заявить ходатайство о применении в отношении его реабилитационной процедуры в уполномоченный орган до обращения в суд с заявлением о признании его банкротом. С подобным ходатайством могут обратиться также кредиторы или третьи лица до возбуждения дела о банкротстве.</w:t>
      </w:r>
    </w:p>
    <w:p w:rsidR="00F54E75" w:rsidRPr="003F236D" w:rsidRDefault="00F54E75" w:rsidP="003F236D">
      <w:pPr>
        <w:jc w:val="both"/>
        <w:rPr>
          <w:sz w:val="28"/>
          <w:szCs w:val="28"/>
        </w:rPr>
      </w:pPr>
      <w:r w:rsidRPr="003F236D">
        <w:rPr>
          <w:sz w:val="28"/>
          <w:szCs w:val="28"/>
        </w:rPr>
        <w:t>Реабилитационная процедура является процедурой восстановления платежеспособности предприятия, и она направлена на спасение предприятия, неплатежеспособность которого образовалась, например, в силу непрофессионального менеджмента. Это хорошая альтернатива для неплатежеспособного должника избегнуть ликвидации, а для кредиторов получить полное удовлетворение своих требований.</w:t>
      </w:r>
    </w:p>
    <w:p w:rsidR="00F54E75" w:rsidRPr="003F236D" w:rsidRDefault="00F54E75" w:rsidP="003F236D">
      <w:pPr>
        <w:jc w:val="both"/>
        <w:rPr>
          <w:sz w:val="28"/>
          <w:szCs w:val="28"/>
        </w:rPr>
      </w:pPr>
      <w:r w:rsidRPr="003F236D">
        <w:rPr>
          <w:sz w:val="28"/>
          <w:szCs w:val="28"/>
        </w:rPr>
        <w:t>После введения процедуры реабилитации наступают следующие последствия:</w:t>
      </w:r>
    </w:p>
    <w:p w:rsidR="00F54E75" w:rsidRPr="003F236D" w:rsidRDefault="00F54E75" w:rsidP="003F236D">
      <w:pPr>
        <w:jc w:val="both"/>
        <w:rPr>
          <w:sz w:val="28"/>
          <w:szCs w:val="28"/>
        </w:rPr>
      </w:pPr>
      <w:r w:rsidRPr="003F236D">
        <w:rPr>
          <w:sz w:val="28"/>
          <w:szCs w:val="28"/>
        </w:rPr>
        <w:t>1. На период осуществления в отношении должника реабилитационной процедуры назначается реабилитационный управляющий, к которому переходят полномочия всех органов юридического лица по управлению его имуществом и делами. Реабилитационный управляющий вправе совершать действия в соответствии с планом реабилитации, направленные на достижение цели реабилитации должника (увольнять работников, осуществлять внутреннюю реорганизацию: ликвидировать внутренние подразделения и применять иные меры).</w:t>
      </w:r>
    </w:p>
    <w:p w:rsidR="00F54E75" w:rsidRPr="003F236D" w:rsidRDefault="00F54E75" w:rsidP="003F236D">
      <w:pPr>
        <w:jc w:val="both"/>
        <w:rPr>
          <w:sz w:val="28"/>
          <w:szCs w:val="28"/>
        </w:rPr>
      </w:pPr>
      <w:r w:rsidRPr="003F236D">
        <w:rPr>
          <w:sz w:val="28"/>
          <w:szCs w:val="28"/>
        </w:rPr>
        <w:t>Продажа имущества (активов), предусмотренная планом реабилитации, осуществляется путем проведения торгов.</w:t>
      </w:r>
    </w:p>
    <w:p w:rsidR="00F54E75" w:rsidRPr="003F236D" w:rsidRDefault="00F54E75" w:rsidP="003F236D">
      <w:pPr>
        <w:jc w:val="both"/>
        <w:rPr>
          <w:sz w:val="28"/>
          <w:szCs w:val="28"/>
        </w:rPr>
      </w:pPr>
      <w:r w:rsidRPr="003F236D">
        <w:rPr>
          <w:sz w:val="28"/>
          <w:szCs w:val="28"/>
        </w:rPr>
        <w:t>2. Требования кредиторов несостоятельного должника в течение срока осуществления реабилитационной процедуры удовлетворяются в установленном Законом порядке.</w:t>
      </w:r>
    </w:p>
    <w:p w:rsidR="00F54E75" w:rsidRPr="003F236D" w:rsidRDefault="00F54E75" w:rsidP="003F236D">
      <w:pPr>
        <w:jc w:val="both"/>
        <w:rPr>
          <w:sz w:val="28"/>
          <w:szCs w:val="28"/>
        </w:rPr>
      </w:pPr>
      <w:r w:rsidRPr="003F236D">
        <w:rPr>
          <w:sz w:val="28"/>
          <w:szCs w:val="28"/>
        </w:rPr>
        <w:t>3. С момента введения реабилитационной процедуры прекращается начисление неустойки (пени, штрафов) по всем видам задолженности должника, а также вознаграждения по полученным кредитам.</w:t>
      </w:r>
    </w:p>
    <w:p w:rsidR="00F54E75" w:rsidRPr="003F236D" w:rsidRDefault="00F54E75" w:rsidP="003F236D">
      <w:pPr>
        <w:jc w:val="both"/>
        <w:rPr>
          <w:sz w:val="28"/>
          <w:szCs w:val="28"/>
        </w:rPr>
      </w:pPr>
      <w:r w:rsidRPr="003F236D">
        <w:rPr>
          <w:sz w:val="28"/>
          <w:szCs w:val="28"/>
        </w:rPr>
        <w:t xml:space="preserve">План реабилитации должника должен содержать конкретные мероприятия по восстановлению платежеспособности должника (реабилитационные меры) и сроки погашения задолженности перед кредиторами, которые, как правило, предоставляют банкроту отсрочку выплаты кредиторской задолженности, что является одним из важных факторов, влияющих на восстановление платежеспособности предприятия. </w:t>
      </w:r>
    </w:p>
    <w:p w:rsidR="00F54E75" w:rsidRPr="003F236D" w:rsidRDefault="00F54E75" w:rsidP="003F236D">
      <w:pPr>
        <w:jc w:val="both"/>
        <w:rPr>
          <w:sz w:val="28"/>
          <w:szCs w:val="28"/>
        </w:rPr>
      </w:pPr>
      <w:r w:rsidRPr="003F236D">
        <w:rPr>
          <w:sz w:val="28"/>
          <w:szCs w:val="28"/>
        </w:rPr>
        <w:t>Кроме того, реабилитационные меры могут включать любые организационно-хозяйственные, технические, финансово-экономические, правовые и иные, не противоречащие законодательству Республики Казахстан, мероприятия, направленные на предотвращение ликвидации нерентабельного предприятия. Реализация указанных мер позволяет восстановить платежеспособность должника.</w:t>
      </w:r>
    </w:p>
    <w:p w:rsidR="00F54E75" w:rsidRPr="003F236D" w:rsidRDefault="00F54E75" w:rsidP="003F236D">
      <w:pPr>
        <w:jc w:val="both"/>
        <w:rPr>
          <w:sz w:val="28"/>
          <w:szCs w:val="28"/>
        </w:rPr>
      </w:pPr>
      <w:r w:rsidRPr="003F236D">
        <w:rPr>
          <w:sz w:val="28"/>
          <w:szCs w:val="28"/>
        </w:rPr>
        <w:t>Применение к должникам реабилитационных и ликвидационных процедур позволяет не только удовлетворить требования кредиторов и освободить банкрота от долгов, но и сохранить и вывести из кризиса неплатежеспособности нередко стратегически важное промышленное производство крупных предприятий, сохранить на них рабочие места и налогооблагаемую базу, а также очистить единый Государственный регистр юридических лиц Республики Казахстан от нежизнеспособных и бездействующих хозяйствующих субъектов.</w:t>
      </w:r>
    </w:p>
    <w:p w:rsidR="00F54E75" w:rsidRPr="003F236D" w:rsidRDefault="00F54E75" w:rsidP="003F236D">
      <w:pPr>
        <w:jc w:val="both"/>
        <w:rPr>
          <w:sz w:val="28"/>
          <w:szCs w:val="28"/>
        </w:rPr>
      </w:pPr>
      <w:r w:rsidRPr="003F236D">
        <w:rPr>
          <w:sz w:val="28"/>
          <w:szCs w:val="28"/>
        </w:rPr>
        <w:t>Так за последние 1,5 года в отношении более 70 должников применена процедура реабилитации, в рамках которой за указанный период восстановили свою платежеспособность 30 организаций.</w:t>
      </w:r>
    </w:p>
    <w:p w:rsidR="00F54E75" w:rsidRPr="003F236D" w:rsidRDefault="00F54E75" w:rsidP="003F236D">
      <w:pPr>
        <w:jc w:val="both"/>
        <w:rPr>
          <w:sz w:val="28"/>
          <w:szCs w:val="28"/>
        </w:rPr>
      </w:pPr>
      <w:r w:rsidRPr="003F236D">
        <w:rPr>
          <w:sz w:val="28"/>
          <w:szCs w:val="28"/>
        </w:rPr>
        <w:t>На 84 организациях, находящихся сегодня в реабилитационной процедуре, трудозанято более 13 000 работников и на 8 организациях, успешно завершивших процедуру в 2011 году сохранено более 1000 рабочих мест.</w:t>
      </w:r>
    </w:p>
    <w:p w:rsidR="00F54E75" w:rsidRPr="003F236D" w:rsidRDefault="00F54E75" w:rsidP="003F236D">
      <w:pPr>
        <w:jc w:val="both"/>
        <w:rPr>
          <w:sz w:val="28"/>
          <w:szCs w:val="28"/>
        </w:rPr>
      </w:pPr>
      <w:r w:rsidRPr="003F236D">
        <w:rPr>
          <w:sz w:val="28"/>
          <w:szCs w:val="28"/>
        </w:rPr>
        <w:t>Также необходимо отметить, что если ранее положительные моменты процедуры реабилитации использовали в большинстве случаев коммунальные предприятия, то в последнее время данная процедура стала популярной и среди других форм коммерческих организаций.</w:t>
      </w:r>
    </w:p>
    <w:p w:rsidR="00F54E75" w:rsidRPr="003F236D" w:rsidRDefault="00F54E75" w:rsidP="003F236D">
      <w:pPr>
        <w:jc w:val="both"/>
        <w:rPr>
          <w:sz w:val="28"/>
          <w:szCs w:val="28"/>
        </w:rPr>
      </w:pPr>
      <w:r w:rsidRPr="003F236D">
        <w:rPr>
          <w:sz w:val="28"/>
          <w:szCs w:val="28"/>
        </w:rPr>
        <w:t>Конкурсное производство является организационно-правовым механизмом применения процедуры непосредственной ликвидации к организации-должнику.</w:t>
      </w:r>
    </w:p>
    <w:p w:rsidR="00F54E75" w:rsidRPr="003F236D" w:rsidRDefault="00F54E75" w:rsidP="003F236D">
      <w:pPr>
        <w:jc w:val="both"/>
        <w:rPr>
          <w:sz w:val="28"/>
          <w:szCs w:val="28"/>
        </w:rPr>
      </w:pPr>
      <w:r w:rsidRPr="003F236D">
        <w:rPr>
          <w:sz w:val="28"/>
          <w:szCs w:val="28"/>
        </w:rPr>
        <w:t>Целесообразность применения конкурсного производства по отношению к организациям-банкротам состоит в том, что в результате проведения этой процедуры новый эффективный собственник придет на освобожденное от долгов жизнеспособное ядро производства.</w:t>
      </w:r>
    </w:p>
    <w:p w:rsidR="00F54E75" w:rsidRPr="003F236D" w:rsidRDefault="00F54E75" w:rsidP="003F236D">
      <w:pPr>
        <w:jc w:val="both"/>
        <w:rPr>
          <w:sz w:val="28"/>
          <w:szCs w:val="28"/>
        </w:rPr>
      </w:pPr>
      <w:r w:rsidRPr="003F236D">
        <w:rPr>
          <w:sz w:val="28"/>
          <w:szCs w:val="28"/>
        </w:rPr>
        <w:t>Кроме того, Законом предусмотрена очередность погашения требований кредиторов. Причем, в первую очередь удовлетворяются требования по уплате удержанных из заработной платы и (или) иного дохода алиментов, а также требования граждан, перед которыми ликвидируемый банкрот несет ответственность за причинение вреда жизни или здоровью, путем капитализации соответствующих повременных платежей, во вторую очередь производятся расчеты по оплате труда и выплате компенсаций лицам, работавшим по трудовому договору, задолженностей по социальным отчислениям в Государственный фонд социального страхования, по уплате удержанных из заработной платы обязательных пенсионных взносов, а также вознаграждений по авторским договорам, в третью очередь удовлетворяются требования кредиторов по обязательствам, обеспеченным залогом имущества ликвидируемого банкрота, в пределах суммы обеспечения, в четвертую очередь погашается задолженность по налогам и другим обязательным платежам в бюджет и в пятую очередь производятся расчеты с другими кредиторами в соответствии с настоящим Законом и другими законодательными актами Республики Казахстан.</w:t>
      </w:r>
    </w:p>
    <w:p w:rsidR="00F54E75" w:rsidRDefault="00F54E75" w:rsidP="003F236D">
      <w:pPr>
        <w:jc w:val="both"/>
        <w:rPr>
          <w:sz w:val="28"/>
          <w:szCs w:val="28"/>
        </w:rPr>
      </w:pPr>
      <w:r w:rsidRPr="003F236D">
        <w:rPr>
          <w:sz w:val="28"/>
          <w:szCs w:val="28"/>
        </w:rPr>
        <w:t xml:space="preserve">После завершения расчетов с кредиторами банкрот освобождается от исполнения обязательств и иных требований, предъявленных к должнику и включенных в реестр требований кредиторов, то есть предприниматель может заново начать заниматься бизнесом. </w:t>
      </w:r>
    </w:p>
    <w:p w:rsidR="00F54E75" w:rsidRDefault="00F54E75" w:rsidP="003F236D">
      <w:pPr>
        <w:jc w:val="both"/>
        <w:rPr>
          <w:b/>
          <w:sz w:val="28"/>
          <w:szCs w:val="28"/>
        </w:rPr>
      </w:pPr>
    </w:p>
    <w:p w:rsidR="00F54E75" w:rsidRPr="00084395" w:rsidRDefault="00F54E75" w:rsidP="003F236D">
      <w:pPr>
        <w:jc w:val="both"/>
        <w:rPr>
          <w:sz w:val="28"/>
          <w:szCs w:val="28"/>
        </w:rPr>
      </w:pPr>
      <w:r w:rsidRPr="00084395">
        <w:rPr>
          <w:sz w:val="28"/>
          <w:szCs w:val="28"/>
        </w:rPr>
        <w:t>Контрольные вопросы:</w:t>
      </w:r>
    </w:p>
    <w:p w:rsidR="00F54E75" w:rsidRPr="00084395" w:rsidRDefault="00F54E75" w:rsidP="004E0384">
      <w:pPr>
        <w:rPr>
          <w:sz w:val="28"/>
          <w:szCs w:val="28"/>
        </w:rPr>
      </w:pPr>
      <w:r w:rsidRPr="00084395">
        <w:rPr>
          <w:sz w:val="28"/>
          <w:szCs w:val="28"/>
        </w:rPr>
        <w:t>1. Какие факторы способствуют прекращения предпринимательской деятельности?</w:t>
      </w:r>
    </w:p>
    <w:p w:rsidR="00F54E75" w:rsidRPr="00084395" w:rsidRDefault="00F54E75" w:rsidP="0094537F">
      <w:pPr>
        <w:tabs>
          <w:tab w:val="left" w:pos="8760"/>
        </w:tabs>
        <w:rPr>
          <w:sz w:val="28"/>
          <w:szCs w:val="28"/>
        </w:rPr>
      </w:pPr>
      <w:r w:rsidRPr="00084395">
        <w:rPr>
          <w:sz w:val="28"/>
          <w:szCs w:val="28"/>
        </w:rPr>
        <w:t>2.  В чем заключается несостоятельность предпринимательских организаций?</w:t>
      </w:r>
    </w:p>
    <w:p w:rsidR="00F54E75" w:rsidRPr="0094537F" w:rsidRDefault="00F54E75" w:rsidP="004E0384">
      <w:pPr>
        <w:rPr>
          <w:b/>
          <w:sz w:val="28"/>
          <w:szCs w:val="28"/>
        </w:rPr>
      </w:pPr>
    </w:p>
    <w:p w:rsidR="00F54E75" w:rsidRDefault="00F54E75" w:rsidP="004661D9">
      <w:pPr>
        <w:jc w:val="both"/>
        <w:rPr>
          <w:sz w:val="28"/>
          <w:szCs w:val="28"/>
        </w:rPr>
      </w:pPr>
      <w:r w:rsidRPr="00084395">
        <w:rPr>
          <w:sz w:val="28"/>
          <w:szCs w:val="28"/>
        </w:rPr>
        <w:t xml:space="preserve">Литература: </w:t>
      </w:r>
      <w:r>
        <w:rPr>
          <w:sz w:val="28"/>
          <w:szCs w:val="28"/>
        </w:rPr>
        <w:t xml:space="preserve"> </w:t>
      </w:r>
    </w:p>
    <w:p w:rsidR="00F54E75" w:rsidRPr="00A864D5" w:rsidRDefault="00F54E75" w:rsidP="004661D9">
      <w:pPr>
        <w:numPr>
          <w:ilvl w:val="0"/>
          <w:numId w:val="1"/>
        </w:numPr>
        <w:tabs>
          <w:tab w:val="left" w:pos="8760"/>
        </w:tabs>
        <w:ind w:left="0" w:firstLine="600"/>
        <w:jc w:val="both"/>
        <w:rPr>
          <w:sz w:val="28"/>
          <w:szCs w:val="28"/>
        </w:rPr>
      </w:pPr>
      <w:r w:rsidRPr="00A864D5">
        <w:rPr>
          <w:sz w:val="28"/>
          <w:szCs w:val="28"/>
        </w:rPr>
        <w:t>Закон РК «О частном предпринимательстве». – Казахстанская правда, 2006, 7 февраля.</w:t>
      </w:r>
    </w:p>
    <w:p w:rsidR="00F54E75" w:rsidRPr="00A864D5" w:rsidRDefault="00F54E75" w:rsidP="004661D9">
      <w:pPr>
        <w:numPr>
          <w:ilvl w:val="0"/>
          <w:numId w:val="1"/>
        </w:numPr>
        <w:tabs>
          <w:tab w:val="left" w:pos="8760"/>
        </w:tabs>
        <w:ind w:left="0" w:firstLine="600"/>
        <w:jc w:val="both"/>
        <w:rPr>
          <w:sz w:val="28"/>
          <w:szCs w:val="28"/>
        </w:rPr>
      </w:pPr>
      <w:r w:rsidRPr="00A864D5">
        <w:rPr>
          <w:sz w:val="28"/>
          <w:szCs w:val="28"/>
        </w:rPr>
        <w:t>Предпринимательство в Республике Казахстан. 2004 год. – Законодательные документы и материалы. – Алматы, 2004.</w:t>
      </w:r>
    </w:p>
    <w:p w:rsidR="00F54E75" w:rsidRPr="00A864D5" w:rsidRDefault="00F54E75" w:rsidP="004661D9">
      <w:pPr>
        <w:numPr>
          <w:ilvl w:val="0"/>
          <w:numId w:val="1"/>
        </w:numPr>
        <w:tabs>
          <w:tab w:val="left" w:pos="8760"/>
        </w:tabs>
        <w:ind w:left="0" w:firstLine="600"/>
        <w:jc w:val="both"/>
        <w:rPr>
          <w:sz w:val="28"/>
          <w:szCs w:val="28"/>
        </w:rPr>
      </w:pPr>
      <w:r w:rsidRPr="00A864D5">
        <w:rPr>
          <w:sz w:val="28"/>
          <w:szCs w:val="28"/>
        </w:rPr>
        <w:t>Государственная программа развития и поддержки малого предпринимательства в РК на 2004-2006 годы. САПП РК, 2004, №6.</w:t>
      </w:r>
    </w:p>
    <w:sectPr w:rsidR="00F54E75" w:rsidRPr="00A864D5" w:rsidSect="00E878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imSun">
    <w:altName w:val="§­§°§®§Ц"/>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C14CC"/>
    <w:multiLevelType w:val="hybridMultilevel"/>
    <w:tmpl w:val="6420B580"/>
    <w:lvl w:ilvl="0" w:tplc="9CC6D752">
      <w:start w:val="1"/>
      <w:numFmt w:val="decimal"/>
      <w:lvlText w:val="%1."/>
      <w:lvlJc w:val="left"/>
      <w:pPr>
        <w:tabs>
          <w:tab w:val="num" w:pos="960"/>
        </w:tabs>
        <w:ind w:left="960" w:hanging="360"/>
      </w:pPr>
      <w:rPr>
        <w:rFonts w:ascii="Times New Roman" w:eastAsia="Times New Roman" w:hAnsi="Times New Roman" w:cs="Times New Roman"/>
      </w:rPr>
    </w:lvl>
    <w:lvl w:ilvl="1" w:tplc="04190019" w:tentative="1">
      <w:start w:val="1"/>
      <w:numFmt w:val="lowerLetter"/>
      <w:lvlText w:val="%2."/>
      <w:lvlJc w:val="left"/>
      <w:pPr>
        <w:tabs>
          <w:tab w:val="num" w:pos="1680"/>
        </w:tabs>
        <w:ind w:left="1680" w:hanging="360"/>
      </w:pPr>
      <w:rPr>
        <w:rFonts w:cs="Times New Roman"/>
      </w:rPr>
    </w:lvl>
    <w:lvl w:ilvl="2" w:tplc="0419001B" w:tentative="1">
      <w:start w:val="1"/>
      <w:numFmt w:val="lowerRoman"/>
      <w:lvlText w:val="%3."/>
      <w:lvlJc w:val="right"/>
      <w:pPr>
        <w:tabs>
          <w:tab w:val="num" w:pos="2400"/>
        </w:tabs>
        <w:ind w:left="2400" w:hanging="180"/>
      </w:pPr>
      <w:rPr>
        <w:rFonts w:cs="Times New Roman"/>
      </w:rPr>
    </w:lvl>
    <w:lvl w:ilvl="3" w:tplc="0419000F" w:tentative="1">
      <w:start w:val="1"/>
      <w:numFmt w:val="decimal"/>
      <w:lvlText w:val="%4."/>
      <w:lvlJc w:val="left"/>
      <w:pPr>
        <w:tabs>
          <w:tab w:val="num" w:pos="3120"/>
        </w:tabs>
        <w:ind w:left="3120" w:hanging="360"/>
      </w:pPr>
      <w:rPr>
        <w:rFonts w:cs="Times New Roman"/>
      </w:rPr>
    </w:lvl>
    <w:lvl w:ilvl="4" w:tplc="04190019" w:tentative="1">
      <w:start w:val="1"/>
      <w:numFmt w:val="lowerLetter"/>
      <w:lvlText w:val="%5."/>
      <w:lvlJc w:val="left"/>
      <w:pPr>
        <w:tabs>
          <w:tab w:val="num" w:pos="3840"/>
        </w:tabs>
        <w:ind w:left="3840" w:hanging="360"/>
      </w:pPr>
      <w:rPr>
        <w:rFonts w:cs="Times New Roman"/>
      </w:rPr>
    </w:lvl>
    <w:lvl w:ilvl="5" w:tplc="0419001B" w:tentative="1">
      <w:start w:val="1"/>
      <w:numFmt w:val="lowerRoman"/>
      <w:lvlText w:val="%6."/>
      <w:lvlJc w:val="right"/>
      <w:pPr>
        <w:tabs>
          <w:tab w:val="num" w:pos="4560"/>
        </w:tabs>
        <w:ind w:left="4560" w:hanging="180"/>
      </w:pPr>
      <w:rPr>
        <w:rFonts w:cs="Times New Roman"/>
      </w:rPr>
    </w:lvl>
    <w:lvl w:ilvl="6" w:tplc="0419000F" w:tentative="1">
      <w:start w:val="1"/>
      <w:numFmt w:val="decimal"/>
      <w:lvlText w:val="%7."/>
      <w:lvlJc w:val="left"/>
      <w:pPr>
        <w:tabs>
          <w:tab w:val="num" w:pos="5280"/>
        </w:tabs>
        <w:ind w:left="5280" w:hanging="360"/>
      </w:pPr>
      <w:rPr>
        <w:rFonts w:cs="Times New Roman"/>
      </w:rPr>
    </w:lvl>
    <w:lvl w:ilvl="7" w:tplc="04190019" w:tentative="1">
      <w:start w:val="1"/>
      <w:numFmt w:val="lowerLetter"/>
      <w:lvlText w:val="%8."/>
      <w:lvlJc w:val="left"/>
      <w:pPr>
        <w:tabs>
          <w:tab w:val="num" w:pos="6000"/>
        </w:tabs>
        <w:ind w:left="6000" w:hanging="360"/>
      </w:pPr>
      <w:rPr>
        <w:rFonts w:cs="Times New Roman"/>
      </w:rPr>
    </w:lvl>
    <w:lvl w:ilvl="8" w:tplc="0419001B" w:tentative="1">
      <w:start w:val="1"/>
      <w:numFmt w:val="lowerRoman"/>
      <w:lvlText w:val="%9."/>
      <w:lvlJc w:val="right"/>
      <w:pPr>
        <w:tabs>
          <w:tab w:val="num" w:pos="6720"/>
        </w:tabs>
        <w:ind w:left="67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58F5"/>
    <w:rsid w:val="00005BC9"/>
    <w:rsid w:val="00011B64"/>
    <w:rsid w:val="00052B54"/>
    <w:rsid w:val="0005724C"/>
    <w:rsid w:val="00062F5B"/>
    <w:rsid w:val="00066BDA"/>
    <w:rsid w:val="00074004"/>
    <w:rsid w:val="00084395"/>
    <w:rsid w:val="000B2B71"/>
    <w:rsid w:val="00113A60"/>
    <w:rsid w:val="00120D6C"/>
    <w:rsid w:val="00161325"/>
    <w:rsid w:val="00163D79"/>
    <w:rsid w:val="001772EE"/>
    <w:rsid w:val="001A02BD"/>
    <w:rsid w:val="001A555B"/>
    <w:rsid w:val="001B1710"/>
    <w:rsid w:val="00202F9F"/>
    <w:rsid w:val="0022329B"/>
    <w:rsid w:val="00223378"/>
    <w:rsid w:val="00255314"/>
    <w:rsid w:val="00255420"/>
    <w:rsid w:val="00285C85"/>
    <w:rsid w:val="002B4118"/>
    <w:rsid w:val="002C04EB"/>
    <w:rsid w:val="002C285F"/>
    <w:rsid w:val="002D63EA"/>
    <w:rsid w:val="002E091C"/>
    <w:rsid w:val="002F4E4C"/>
    <w:rsid w:val="00324C8D"/>
    <w:rsid w:val="00327A75"/>
    <w:rsid w:val="00335674"/>
    <w:rsid w:val="00352D85"/>
    <w:rsid w:val="00355EB0"/>
    <w:rsid w:val="003F236D"/>
    <w:rsid w:val="003F5380"/>
    <w:rsid w:val="00401CD1"/>
    <w:rsid w:val="00403CD9"/>
    <w:rsid w:val="00410F24"/>
    <w:rsid w:val="004277D9"/>
    <w:rsid w:val="004661D9"/>
    <w:rsid w:val="00475FDF"/>
    <w:rsid w:val="00497CC6"/>
    <w:rsid w:val="004E0384"/>
    <w:rsid w:val="005109CF"/>
    <w:rsid w:val="00514239"/>
    <w:rsid w:val="005349EE"/>
    <w:rsid w:val="00547C2A"/>
    <w:rsid w:val="00557A30"/>
    <w:rsid w:val="00560789"/>
    <w:rsid w:val="005662A3"/>
    <w:rsid w:val="00585F5B"/>
    <w:rsid w:val="005C2486"/>
    <w:rsid w:val="005F495B"/>
    <w:rsid w:val="006244DD"/>
    <w:rsid w:val="00640FA0"/>
    <w:rsid w:val="0065026A"/>
    <w:rsid w:val="006522ED"/>
    <w:rsid w:val="00656239"/>
    <w:rsid w:val="00677D57"/>
    <w:rsid w:val="006C58F5"/>
    <w:rsid w:val="006D627A"/>
    <w:rsid w:val="006D7B16"/>
    <w:rsid w:val="0073599F"/>
    <w:rsid w:val="0076323C"/>
    <w:rsid w:val="00790D64"/>
    <w:rsid w:val="007925C9"/>
    <w:rsid w:val="007954B8"/>
    <w:rsid w:val="007C2A06"/>
    <w:rsid w:val="007F40F0"/>
    <w:rsid w:val="007F4F32"/>
    <w:rsid w:val="008121C1"/>
    <w:rsid w:val="00836580"/>
    <w:rsid w:val="008459B3"/>
    <w:rsid w:val="00855777"/>
    <w:rsid w:val="00865EB2"/>
    <w:rsid w:val="008B179A"/>
    <w:rsid w:val="008B2A67"/>
    <w:rsid w:val="008B7D2D"/>
    <w:rsid w:val="008F6BBA"/>
    <w:rsid w:val="0090042E"/>
    <w:rsid w:val="0094537F"/>
    <w:rsid w:val="00946BB9"/>
    <w:rsid w:val="00951EEA"/>
    <w:rsid w:val="009E0EDC"/>
    <w:rsid w:val="009E1D65"/>
    <w:rsid w:val="009F5DC4"/>
    <w:rsid w:val="00A02989"/>
    <w:rsid w:val="00A035EE"/>
    <w:rsid w:val="00A04040"/>
    <w:rsid w:val="00A12ED9"/>
    <w:rsid w:val="00A240DE"/>
    <w:rsid w:val="00A82B26"/>
    <w:rsid w:val="00A8551B"/>
    <w:rsid w:val="00A864D5"/>
    <w:rsid w:val="00A9141A"/>
    <w:rsid w:val="00AA1B23"/>
    <w:rsid w:val="00AF30DE"/>
    <w:rsid w:val="00AF3361"/>
    <w:rsid w:val="00B205CA"/>
    <w:rsid w:val="00B21675"/>
    <w:rsid w:val="00BB16DC"/>
    <w:rsid w:val="00BB3A66"/>
    <w:rsid w:val="00BF3059"/>
    <w:rsid w:val="00C114E5"/>
    <w:rsid w:val="00C27D00"/>
    <w:rsid w:val="00C42E97"/>
    <w:rsid w:val="00C56003"/>
    <w:rsid w:val="00CA1A59"/>
    <w:rsid w:val="00CA6AC3"/>
    <w:rsid w:val="00CF6726"/>
    <w:rsid w:val="00D11442"/>
    <w:rsid w:val="00D43F5C"/>
    <w:rsid w:val="00D65658"/>
    <w:rsid w:val="00DE2025"/>
    <w:rsid w:val="00DE2316"/>
    <w:rsid w:val="00E2128F"/>
    <w:rsid w:val="00E31EE0"/>
    <w:rsid w:val="00E47616"/>
    <w:rsid w:val="00E71658"/>
    <w:rsid w:val="00E72C26"/>
    <w:rsid w:val="00E878AA"/>
    <w:rsid w:val="00EA1675"/>
    <w:rsid w:val="00EC771F"/>
    <w:rsid w:val="00ED3B69"/>
    <w:rsid w:val="00EE66C7"/>
    <w:rsid w:val="00F05637"/>
    <w:rsid w:val="00F1723A"/>
    <w:rsid w:val="00F246C0"/>
    <w:rsid w:val="00F54E75"/>
    <w:rsid w:val="00F577B5"/>
    <w:rsid w:val="00F715A0"/>
    <w:rsid w:val="00F8325D"/>
    <w:rsid w:val="00F947E5"/>
    <w:rsid w:val="00FA16D5"/>
    <w:rsid w:val="00FA23D5"/>
    <w:rsid w:val="00FB7690"/>
    <w:rsid w:val="00FC2F5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8F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Знак Знак Знак1 Знак Знак Знак Знак Знак Знак Знак Знак Знак Знак"/>
    <w:basedOn w:val="Normal"/>
    <w:autoRedefine/>
    <w:uiPriority w:val="99"/>
    <w:rsid w:val="006C58F5"/>
    <w:pPr>
      <w:spacing w:after="160" w:line="240" w:lineRule="exact"/>
    </w:pPr>
    <w:rPr>
      <w:rFonts w:eastAsia="SimSun"/>
      <w:b/>
      <w:sz w:val="28"/>
      <w:lang w:val="en-US" w:eastAsia="en-US"/>
    </w:rPr>
  </w:style>
  <w:style w:type="paragraph" w:styleId="BalloonText">
    <w:name w:val="Balloon Text"/>
    <w:basedOn w:val="Normal"/>
    <w:link w:val="BalloonTextChar"/>
    <w:uiPriority w:val="99"/>
    <w:semiHidden/>
    <w:rsid w:val="00DE231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E2316"/>
    <w:rPr>
      <w:rFonts w:ascii="Tahoma" w:hAnsi="Tahoma" w:cs="Tahoma"/>
      <w:sz w:val="16"/>
      <w:szCs w:val="16"/>
      <w:lang w:eastAsia="ru-RU"/>
    </w:rPr>
  </w:style>
  <w:style w:type="paragraph" w:styleId="Header">
    <w:name w:val="header"/>
    <w:basedOn w:val="Normal"/>
    <w:link w:val="HeaderChar"/>
    <w:uiPriority w:val="99"/>
    <w:rsid w:val="00A9141A"/>
    <w:pPr>
      <w:tabs>
        <w:tab w:val="center" w:pos="4677"/>
        <w:tab w:val="right" w:pos="9355"/>
      </w:tabs>
    </w:pPr>
  </w:style>
  <w:style w:type="character" w:customStyle="1" w:styleId="HeaderChar">
    <w:name w:val="Header Char"/>
    <w:basedOn w:val="DefaultParagraphFont"/>
    <w:link w:val="Header"/>
    <w:uiPriority w:val="99"/>
    <w:locked/>
    <w:rsid w:val="00A9141A"/>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379</TotalTime>
  <Pages>20</Pages>
  <Words>7611</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Айжан</cp:lastModifiedBy>
  <cp:revision>28</cp:revision>
  <dcterms:created xsi:type="dcterms:W3CDTF">2013-01-19T07:47:00Z</dcterms:created>
  <dcterms:modified xsi:type="dcterms:W3CDTF">2013-02-25T05:50:00Z</dcterms:modified>
</cp:coreProperties>
</file>